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58B97" w14:textId="4EA6EF7D" w:rsidR="00FD453E" w:rsidRPr="00700578" w:rsidRDefault="00FD453E" w:rsidP="00F61C39">
      <w:pPr>
        <w:pStyle w:val="LAAufz1"/>
        <w:pBdr>
          <w:top w:val="single" w:sz="4" w:space="1" w:color="auto"/>
          <w:left w:val="single" w:sz="4" w:space="4" w:color="auto"/>
          <w:bottom w:val="single" w:sz="4" w:space="1" w:color="auto"/>
          <w:right w:val="single" w:sz="4" w:space="4" w:color="auto"/>
        </w:pBdr>
        <w:ind w:left="284" w:hanging="283"/>
        <w:rPr>
          <w:b/>
          <w:szCs w:val="21"/>
        </w:rPr>
      </w:pPr>
      <w:bookmarkStart w:id="0" w:name="_Hlk57128434"/>
      <w:r w:rsidRPr="00700578">
        <w:rPr>
          <w:b/>
          <w:szCs w:val="21"/>
        </w:rPr>
        <w:t>Verbindliche Hinweise zur Bearbeitung des Formblatts</w:t>
      </w:r>
      <w:r w:rsidR="00B703C6" w:rsidRPr="00700578">
        <w:rPr>
          <w:b/>
          <w:szCs w:val="21"/>
        </w:rPr>
        <w:t>:</w:t>
      </w:r>
    </w:p>
    <w:bookmarkEnd w:id="0"/>
    <w:p w14:paraId="5F3D3EDD" w14:textId="2415195E" w:rsidR="00700578" w:rsidRPr="00700578" w:rsidRDefault="00700578" w:rsidP="00F61C39">
      <w:pPr>
        <w:pStyle w:val="LAAufz1"/>
        <w:numPr>
          <w:ilvl w:val="0"/>
          <w:numId w:val="15"/>
        </w:numPr>
        <w:pBdr>
          <w:top w:val="single" w:sz="4" w:space="1" w:color="auto"/>
          <w:left w:val="single" w:sz="4" w:space="4" w:color="auto"/>
          <w:bottom w:val="single" w:sz="4" w:space="1" w:color="auto"/>
          <w:right w:val="single" w:sz="4" w:space="4" w:color="auto"/>
        </w:pBdr>
        <w:ind w:left="426" w:hanging="425"/>
        <w:rPr>
          <w:rFonts w:eastAsia="Calibri"/>
          <w:szCs w:val="21"/>
        </w:rPr>
      </w:pPr>
      <w:r w:rsidRPr="00700578">
        <w:rPr>
          <w:szCs w:val="21"/>
        </w:rPr>
        <w:t>Jedes</w:t>
      </w:r>
      <w:r w:rsidRPr="00700578">
        <w:rPr>
          <w:rFonts w:eastAsia="Calibri"/>
          <w:szCs w:val="21"/>
        </w:rPr>
        <w:t xml:space="preserve"> vom Bieter/der Bietergemeinschaft im Formblatt Eignungsleihe Bieter (</w:t>
      </w:r>
      <w:r w:rsidR="009D0FAA">
        <w:rPr>
          <w:rFonts w:eastAsia="Calibri"/>
          <w:b/>
          <w:szCs w:val="21"/>
        </w:rPr>
        <w:t>Anhang</w:t>
      </w:r>
      <w:r w:rsidRPr="00700578">
        <w:rPr>
          <w:rFonts w:eastAsia="Calibri"/>
          <w:b/>
          <w:szCs w:val="21"/>
        </w:rPr>
        <w:t xml:space="preserve"> </w:t>
      </w:r>
      <w:r w:rsidR="001B3178">
        <w:rPr>
          <w:rFonts w:eastAsia="Calibri"/>
          <w:b/>
          <w:szCs w:val="21"/>
        </w:rPr>
        <w:t>10</w:t>
      </w:r>
      <w:r w:rsidRPr="00700578">
        <w:rPr>
          <w:rFonts w:eastAsia="Calibri"/>
          <w:szCs w:val="21"/>
        </w:rPr>
        <w:t>) benannte eignungsverleihende Unternehmen hat die im</w:t>
      </w:r>
      <w:r w:rsidRPr="00700578">
        <w:rPr>
          <w:rFonts w:eastAsia="Calibri"/>
          <w:b/>
          <w:iCs/>
          <w:szCs w:val="21"/>
        </w:rPr>
        <w:t xml:space="preserve"> Abschnitt 1 </w:t>
      </w:r>
      <w:r w:rsidRPr="00700578">
        <w:rPr>
          <w:rFonts w:eastAsia="Calibri"/>
          <w:szCs w:val="21"/>
        </w:rPr>
        <w:t xml:space="preserve">dieses Formblatts „Eignungsleihe </w:t>
      </w:r>
      <w:r w:rsidRPr="00700578">
        <w:rPr>
          <w:rFonts w:eastAsia="Calibri"/>
          <w:szCs w:val="21"/>
          <w:u w:val="single"/>
        </w:rPr>
        <w:t>Dritter</w:t>
      </w:r>
      <w:r w:rsidRPr="00700578">
        <w:rPr>
          <w:rFonts w:eastAsia="Calibri"/>
          <w:szCs w:val="21"/>
        </w:rPr>
        <w:t xml:space="preserve">“ in den grau hinterlegten markierten Bereichen geforderten Angaben und Erklärungen in Textform gemäß § 126b BGB vollständig abzugeben; in Hinblick auf die Erklärungen und Angaben zu den Eignungskriterien nur in dem Umfang, in dem die Kapazitäten des eignungsverleihenden Unternehmens vom Bieter/von der Bietergemeinschaft in Anspruch genommen werden. Hierzu hat das eignungsleihende Unternehmen die grauen Felder des </w:t>
      </w:r>
      <w:r w:rsidRPr="00700578">
        <w:rPr>
          <w:rFonts w:eastAsia="Calibri"/>
          <w:iCs/>
          <w:szCs w:val="21"/>
        </w:rPr>
        <w:t>Abschnitts 1</w:t>
      </w:r>
      <w:r w:rsidRPr="00700578">
        <w:rPr>
          <w:rFonts w:eastAsia="Calibri"/>
          <w:szCs w:val="21"/>
        </w:rPr>
        <w:t xml:space="preserve"> in der Datei in dem danach erforderlichen Umfang vollständig auszufüllen und den Abschnitt 1 dem Angebot beizufügen. </w:t>
      </w:r>
    </w:p>
    <w:p w14:paraId="4BA18A30" w14:textId="77777777" w:rsidR="00700578" w:rsidRPr="00700578" w:rsidRDefault="00700578" w:rsidP="00F61C39">
      <w:pPr>
        <w:pStyle w:val="LAAufz1"/>
        <w:numPr>
          <w:ilvl w:val="0"/>
          <w:numId w:val="15"/>
        </w:numPr>
        <w:pBdr>
          <w:top w:val="single" w:sz="4" w:space="1" w:color="auto"/>
          <w:left w:val="single" w:sz="4" w:space="4" w:color="auto"/>
          <w:bottom w:val="single" w:sz="4" w:space="1" w:color="auto"/>
          <w:right w:val="single" w:sz="4" w:space="4" w:color="auto"/>
        </w:pBdr>
        <w:ind w:left="426" w:hanging="425"/>
        <w:rPr>
          <w:rFonts w:eastAsia="Calibri"/>
          <w:szCs w:val="21"/>
        </w:rPr>
      </w:pPr>
      <w:r w:rsidRPr="00700578">
        <w:rPr>
          <w:rFonts w:eastAsia="Calibri"/>
          <w:color w:val="000000"/>
          <w:szCs w:val="21"/>
        </w:rPr>
        <w:t xml:space="preserve">Sofern der Bieter/die Bietergemeinschaft nicht auf sonstigem Wege nachweist, dass ihm/ihr die für den Auftrag erforderlichen Mittel des eignungsverleihenden Unternehmens tatsächlich zur Verfügung stehen werden, hat das eignungsverleihende Unternehmen die in </w:t>
      </w:r>
      <w:r w:rsidRPr="00700578">
        <w:rPr>
          <w:rFonts w:eastAsia="Calibri"/>
          <w:b/>
          <w:bCs/>
          <w:color w:val="000000"/>
          <w:szCs w:val="21"/>
        </w:rPr>
        <w:t>Abschnitt 2</w:t>
      </w:r>
      <w:r w:rsidRPr="00700578">
        <w:rPr>
          <w:rFonts w:eastAsia="Calibri"/>
          <w:b/>
          <w:color w:val="000000"/>
          <w:szCs w:val="21"/>
        </w:rPr>
        <w:t xml:space="preserve"> </w:t>
      </w:r>
      <w:r w:rsidRPr="00700578">
        <w:rPr>
          <w:rFonts w:eastAsia="Calibri"/>
          <w:color w:val="000000"/>
          <w:szCs w:val="21"/>
        </w:rPr>
        <w:t xml:space="preserve">dieses Formblatts </w:t>
      </w:r>
      <w:r w:rsidRPr="00700578">
        <w:rPr>
          <w:rFonts w:eastAsia="Calibri"/>
          <w:szCs w:val="21"/>
        </w:rPr>
        <w:t xml:space="preserve">grau hinterlegten markierten Bereichen geforderten Angaben und Erklärungen abzugeben. Hierzu hat das eignungsverleihende Unternehmen die grauen Felder des </w:t>
      </w:r>
      <w:r w:rsidRPr="00700578">
        <w:rPr>
          <w:rFonts w:eastAsia="Calibri"/>
          <w:color w:val="000000"/>
          <w:szCs w:val="21"/>
        </w:rPr>
        <w:t>Abschnitts 2 i</w:t>
      </w:r>
      <w:r w:rsidRPr="00700578">
        <w:rPr>
          <w:rFonts w:eastAsia="Calibri"/>
          <w:szCs w:val="21"/>
        </w:rPr>
        <w:t xml:space="preserve">n der Datei vollständig auszufüllen, anschließend den </w:t>
      </w:r>
      <w:r w:rsidRPr="00700578">
        <w:rPr>
          <w:rFonts w:eastAsia="Calibri"/>
          <w:color w:val="000000"/>
          <w:szCs w:val="21"/>
        </w:rPr>
        <w:t xml:space="preserve">Abschnitt 2 </w:t>
      </w:r>
      <w:r w:rsidRPr="00700578">
        <w:rPr>
          <w:rFonts w:eastAsia="Calibri"/>
          <w:szCs w:val="21"/>
        </w:rPr>
        <w:t xml:space="preserve">dieses Formblatts auszudrucken und zu unterschreiben. Der Bieter/die Bietergemeinschaft hat den ausgefüllten und unterschriebenen </w:t>
      </w:r>
      <w:r w:rsidRPr="00700578">
        <w:rPr>
          <w:rFonts w:eastAsia="Calibri"/>
          <w:color w:val="000000"/>
          <w:szCs w:val="21"/>
        </w:rPr>
        <w:t>Abschnitt 2</w:t>
      </w:r>
      <w:r w:rsidRPr="00700578">
        <w:rPr>
          <w:rFonts w:eastAsia="Calibri"/>
          <w:szCs w:val="21"/>
        </w:rPr>
        <w:t xml:space="preserve"> dem Angebot als PDF-Scan beizufügen.</w:t>
      </w:r>
    </w:p>
    <w:p w14:paraId="0F3F2E7B" w14:textId="77777777" w:rsidR="00700578" w:rsidRPr="00700578" w:rsidRDefault="00700578" w:rsidP="00F61C39">
      <w:pPr>
        <w:pStyle w:val="LAAufz1"/>
        <w:numPr>
          <w:ilvl w:val="0"/>
          <w:numId w:val="15"/>
        </w:numPr>
        <w:pBdr>
          <w:top w:val="single" w:sz="4" w:space="1" w:color="auto"/>
          <w:left w:val="single" w:sz="4" w:space="4" w:color="auto"/>
          <w:bottom w:val="single" w:sz="4" w:space="1" w:color="auto"/>
          <w:right w:val="single" w:sz="4" w:space="4" w:color="auto"/>
        </w:pBdr>
        <w:ind w:left="426" w:hanging="425"/>
        <w:rPr>
          <w:rFonts w:eastAsia="Calibri"/>
          <w:szCs w:val="21"/>
        </w:rPr>
      </w:pPr>
      <w:r w:rsidRPr="00700578">
        <w:rPr>
          <w:rFonts w:eastAsia="Calibri"/>
          <w:szCs w:val="21"/>
        </w:rPr>
        <w:t xml:space="preserve">Nimmt der Bieter/die Bietergemeinschaft die Kapazitäten eines eignungsverleihenden Unternehmens im Hinblick auf die erforderliche wirtschaftliche und finanzielle Leistungsfähigkeit in Anspruch, muss eine gemeinsame Haftung des eignungsverleihenden Unternehmens und des eignungsverleihenden Unternehmens für die Auftragsausführung entsprechend dem Umfang der Eignungsleihe in </w:t>
      </w:r>
      <w:r w:rsidRPr="00700578">
        <w:rPr>
          <w:rFonts w:eastAsia="Calibri"/>
          <w:b/>
          <w:szCs w:val="21"/>
        </w:rPr>
        <w:t xml:space="preserve">Abschnitt 3 </w:t>
      </w:r>
      <w:r w:rsidRPr="00700578">
        <w:rPr>
          <w:rFonts w:eastAsia="Calibri"/>
          <w:szCs w:val="21"/>
        </w:rPr>
        <w:t>erklärt werden. In diesem Fall hat der Bieter/die Bietergemeinschaft die in Abschnitt 3 grau hinterlegten markierten Bereichen geforderten Angaben und Erklärungen vollständig in Textform gemäß § 126b BGB abzugeben. Hierzu hat der Bieter/die Bietergemeinschaft die grauen Felder des Abschnitt 3 in der Datei vollständig auszufüllen und anschließend den Abschnitt 3 auszudrucken. Der ausgedruckte Abschnitt 3 ist sowohl vom Bieter/vom bevollmächtigten Vertreter der Bietergemeinschaft als auch vom eignungsverleihenden Unternehmen zu unterschreiben. Der Bieter/die Bietergemeinschaft hat den ausgefüllten und unterschriebenen Abschnitt 3 dem Angebot als PDF-Scan beizufügen.</w:t>
      </w:r>
    </w:p>
    <w:p w14:paraId="2E7E1344" w14:textId="05E6CC66" w:rsidR="00FD453E" w:rsidRPr="00700578" w:rsidRDefault="00700578" w:rsidP="00F61C39">
      <w:pPr>
        <w:pStyle w:val="LAAufz1"/>
        <w:numPr>
          <w:ilvl w:val="0"/>
          <w:numId w:val="15"/>
        </w:numPr>
        <w:pBdr>
          <w:top w:val="single" w:sz="4" w:space="1" w:color="auto"/>
          <w:left w:val="single" w:sz="4" w:space="4" w:color="auto"/>
          <w:bottom w:val="single" w:sz="4" w:space="1" w:color="auto"/>
          <w:right w:val="single" w:sz="4" w:space="4" w:color="auto"/>
        </w:pBdr>
        <w:ind w:left="426" w:hanging="425"/>
        <w:rPr>
          <w:bCs/>
          <w:szCs w:val="21"/>
        </w:rPr>
      </w:pPr>
      <w:r w:rsidRPr="00700578">
        <w:rPr>
          <w:rFonts w:eastAsia="Calibri"/>
          <w:szCs w:val="21"/>
        </w:rPr>
        <w:t>Für jedes eignungsverleihende Unternehmen ist ein Formblatt zu verwenden.</w:t>
      </w:r>
      <w:r w:rsidR="00FD453E" w:rsidRPr="00700578">
        <w:rPr>
          <w:bCs/>
          <w:szCs w:val="21"/>
        </w:rPr>
        <w:br w:type="page"/>
      </w:r>
    </w:p>
    <w:p w14:paraId="1B7D2365" w14:textId="77777777" w:rsidR="00202F65" w:rsidRPr="0058514B" w:rsidRDefault="00202F65" w:rsidP="00AB1C77">
      <w:pPr>
        <w:pStyle w:val="LAEbene1"/>
        <w:numPr>
          <w:ilvl w:val="0"/>
          <w:numId w:val="0"/>
        </w:numPr>
        <w:ind w:left="2268" w:hanging="1701"/>
      </w:pPr>
      <w:bookmarkStart w:id="1" w:name="_Ref454132594"/>
      <w:bookmarkStart w:id="2" w:name="_Hlk181281135"/>
      <w:bookmarkStart w:id="3" w:name="_Ref454132302"/>
      <w:bookmarkStart w:id="4" w:name="_Hlk57122351"/>
      <w:r w:rsidRPr="0058514B">
        <w:lastRenderedPageBreak/>
        <w:t xml:space="preserve">Abschnitt 1: </w:t>
      </w:r>
      <w:r w:rsidRPr="0058514B">
        <w:tab/>
        <w:t>Eigenerklärung zur Eignung des eignungsverleihenden Unternehmens</w:t>
      </w:r>
    </w:p>
    <w:p w14:paraId="35B5F058" w14:textId="26159891" w:rsidR="00FD453E" w:rsidRPr="00FF7683" w:rsidRDefault="00FD453E" w:rsidP="00202F65">
      <w:pPr>
        <w:pStyle w:val="LAEbene2"/>
      </w:pPr>
      <w:r w:rsidRPr="00FF7683">
        <w:t>Eigenerklärung zum Nichtvorliegen von Ausschlussgründen nach § 123 Abs. 1-3 GWB</w:t>
      </w:r>
      <w:bookmarkEnd w:id="1"/>
    </w:p>
    <w:p w14:paraId="1FD2353D" w14:textId="77777777" w:rsidR="00FD453E" w:rsidRPr="00FF7683" w:rsidRDefault="00FD453E" w:rsidP="00FD453E">
      <w:pPr>
        <w:pStyle w:val="LAText1"/>
        <w:spacing w:before="0"/>
        <w:rPr>
          <w:szCs w:val="21"/>
        </w:rPr>
      </w:pPr>
    </w:p>
    <w:tbl>
      <w:tblPr>
        <w:tblStyle w:val="Tabellenraster"/>
        <w:tblW w:w="0" w:type="auto"/>
        <w:tblInd w:w="567" w:type="dxa"/>
        <w:tblLook w:val="04A0" w:firstRow="1" w:lastRow="0" w:firstColumn="1" w:lastColumn="0" w:noHBand="0" w:noVBand="1"/>
      </w:tblPr>
      <w:tblGrid>
        <w:gridCol w:w="8495"/>
      </w:tblGrid>
      <w:tr w:rsidR="00FD453E" w:rsidRPr="00FF7683" w14:paraId="017F1755" w14:textId="77777777" w:rsidTr="00FD453E">
        <w:tc>
          <w:tcPr>
            <w:tcW w:w="9062" w:type="dxa"/>
            <w:shd w:val="clear" w:color="auto" w:fill="F2F2F2" w:themeFill="background1" w:themeFillShade="F2"/>
          </w:tcPr>
          <w:p w14:paraId="719BCFC8" w14:textId="6AB3A567" w:rsidR="00FD453E" w:rsidRPr="00FF7683" w:rsidRDefault="00B25AFD" w:rsidP="00FD453E">
            <w:pPr>
              <w:pStyle w:val="LAText1"/>
              <w:spacing w:before="0"/>
              <w:ind w:left="459" w:hanging="459"/>
              <w:rPr>
                <w:szCs w:val="21"/>
              </w:rPr>
            </w:pPr>
            <w:sdt>
              <w:sdtPr>
                <w:rPr>
                  <w:szCs w:val="21"/>
                </w:rPr>
                <w:id w:val="-22861223"/>
                <w14:checkbox>
                  <w14:checked w14:val="0"/>
                  <w14:checkedState w14:val="2612" w14:font="MS Gothic"/>
                  <w14:uncheckedState w14:val="2610" w14:font="MS Gothic"/>
                </w14:checkbox>
              </w:sdtPr>
              <w:sdtEndPr/>
              <w:sdtContent>
                <w:r w:rsidR="00F61C39" w:rsidRPr="00FF7683">
                  <w:rPr>
                    <w:rFonts w:ascii="MS Gothic" w:eastAsia="MS Gothic" w:hAnsi="MS Gothic" w:hint="eastAsia"/>
                    <w:szCs w:val="21"/>
                  </w:rPr>
                  <w:t>☐</w:t>
                </w:r>
              </w:sdtContent>
            </w:sdt>
            <w:r w:rsidR="00FD453E" w:rsidRPr="00FF7683">
              <w:rPr>
                <w:szCs w:val="21"/>
              </w:rPr>
              <w:tab/>
              <w:t>Ich/Wir erkl</w:t>
            </w:r>
            <w:r w:rsidR="00FD453E" w:rsidRPr="00FF7683">
              <w:rPr>
                <w:rFonts w:cs="Arial"/>
                <w:szCs w:val="21"/>
              </w:rPr>
              <w:t>ä</w:t>
            </w:r>
            <w:r w:rsidR="00FD453E" w:rsidRPr="00FF7683">
              <w:rPr>
                <w:szCs w:val="21"/>
              </w:rPr>
              <w:t>re(n), dass keine Ausschlussgründe nach § 123 Abs. 1-3 GWB vorliegen.</w:t>
            </w:r>
          </w:p>
        </w:tc>
      </w:tr>
    </w:tbl>
    <w:p w14:paraId="66357B60" w14:textId="77777777" w:rsidR="00FD453E" w:rsidRPr="00FF7683" w:rsidRDefault="00FD453E" w:rsidP="00FD453E">
      <w:pPr>
        <w:pStyle w:val="LAText1"/>
        <w:spacing w:before="0"/>
        <w:rPr>
          <w:szCs w:val="21"/>
        </w:rPr>
      </w:pPr>
    </w:p>
    <w:tbl>
      <w:tblPr>
        <w:tblStyle w:val="Tabellenraster"/>
        <w:tblW w:w="0" w:type="auto"/>
        <w:tblInd w:w="562" w:type="dxa"/>
        <w:tblBorders>
          <w:insideH w:val="none" w:sz="0" w:space="0" w:color="auto"/>
          <w:insideV w:val="none" w:sz="0" w:space="0" w:color="auto"/>
        </w:tblBorders>
        <w:tblLook w:val="04A0" w:firstRow="1" w:lastRow="0" w:firstColumn="1" w:lastColumn="0" w:noHBand="0" w:noVBand="1"/>
      </w:tblPr>
      <w:tblGrid>
        <w:gridCol w:w="8500"/>
      </w:tblGrid>
      <w:tr w:rsidR="00FD453E" w:rsidRPr="00FF7683" w14:paraId="23F7AA19" w14:textId="77777777" w:rsidTr="00AD7EDA">
        <w:tc>
          <w:tcPr>
            <w:tcW w:w="8500" w:type="dxa"/>
            <w:shd w:val="clear" w:color="auto" w:fill="F2F2F2" w:themeFill="background1" w:themeFillShade="F2"/>
          </w:tcPr>
          <w:p w14:paraId="6289EBEA" w14:textId="77777777" w:rsidR="00FD453E" w:rsidRPr="00FF7683" w:rsidRDefault="00FD453E" w:rsidP="00FF7683">
            <w:pPr>
              <w:pStyle w:val="LAText"/>
              <w:shd w:val="clear" w:color="auto" w:fill="F2F2F2" w:themeFill="background1" w:themeFillShade="F2"/>
              <w:ind w:left="34" w:firstLine="3"/>
              <w:rPr>
                <w:szCs w:val="21"/>
              </w:rPr>
            </w:pPr>
            <w:r w:rsidRPr="00FF7683">
              <w:rPr>
                <w:szCs w:val="21"/>
              </w:rPr>
              <w:t xml:space="preserve">Für den Fall, dass die vorgenannte Eigenerklärung zum Nichtvorliegen der Ausschlussgründe nach § 123 Abs. 1-3 GWB </w:t>
            </w:r>
            <w:r w:rsidRPr="00FF7683">
              <w:rPr>
                <w:b/>
                <w:bCs/>
                <w:szCs w:val="21"/>
              </w:rPr>
              <w:t>nicht</w:t>
            </w:r>
            <w:r w:rsidRPr="00FF7683">
              <w:rPr>
                <w:szCs w:val="21"/>
              </w:rPr>
              <w:t xml:space="preserve"> abgegeben wurde: </w:t>
            </w:r>
          </w:p>
          <w:p w14:paraId="1382D566" w14:textId="485B8962" w:rsidR="00FD453E" w:rsidRPr="00FF7683" w:rsidRDefault="00B25AFD" w:rsidP="00FD453E">
            <w:pPr>
              <w:pStyle w:val="LAText"/>
              <w:shd w:val="clear" w:color="auto" w:fill="F2F2F2" w:themeFill="background1" w:themeFillShade="F2"/>
              <w:ind w:left="426" w:hanging="426"/>
              <w:rPr>
                <w:szCs w:val="21"/>
              </w:rPr>
            </w:pPr>
            <w:sdt>
              <w:sdtPr>
                <w:rPr>
                  <w:szCs w:val="21"/>
                </w:rPr>
                <w:id w:val="73245260"/>
                <w14:checkbox>
                  <w14:checked w14:val="0"/>
                  <w14:checkedState w14:val="2612" w14:font="MS Gothic"/>
                  <w14:uncheckedState w14:val="2610" w14:font="MS Gothic"/>
                </w14:checkbox>
              </w:sdtPr>
              <w:sdtEndPr/>
              <w:sdtContent>
                <w:r w:rsidR="00FD453E" w:rsidRPr="00FF7683">
                  <w:rPr>
                    <w:rFonts w:ascii="MS Gothic" w:eastAsia="MS Gothic" w:hAnsi="MS Gothic" w:hint="eastAsia"/>
                    <w:szCs w:val="21"/>
                  </w:rPr>
                  <w:t>☐</w:t>
                </w:r>
              </w:sdtContent>
            </w:sdt>
            <w:r w:rsidR="00FD453E" w:rsidRPr="00FF7683">
              <w:rPr>
                <w:bCs/>
                <w:szCs w:val="21"/>
              </w:rPr>
              <w:tab/>
            </w:r>
            <w:r w:rsidR="00FD453E" w:rsidRPr="00FF7683">
              <w:rPr>
                <w:szCs w:val="21"/>
              </w:rPr>
              <w:t>Erklärung, welche</w:t>
            </w:r>
            <w:r w:rsidR="00857E50">
              <w:rPr>
                <w:szCs w:val="21"/>
              </w:rPr>
              <w:t>(</w:t>
            </w:r>
            <w:r w:rsidR="00FD453E" w:rsidRPr="00FF7683">
              <w:rPr>
                <w:szCs w:val="21"/>
              </w:rPr>
              <w:t>r</w:t>
            </w:r>
            <w:r w:rsidR="00857E50">
              <w:rPr>
                <w:szCs w:val="21"/>
              </w:rPr>
              <w:t>)</w:t>
            </w:r>
            <w:r w:rsidR="00FD453E" w:rsidRPr="00FF7683">
              <w:rPr>
                <w:szCs w:val="21"/>
              </w:rPr>
              <w:t xml:space="preserve"> der vorgenannten Ausschlussgründe vorliegt/vorliegen:</w:t>
            </w:r>
          </w:p>
          <w:p w14:paraId="1D41676C" w14:textId="77777777" w:rsidR="00FD453E" w:rsidRPr="00FF7683" w:rsidRDefault="00FD453E" w:rsidP="00AD7EDA">
            <w:pPr>
              <w:pStyle w:val="LAText"/>
              <w:shd w:val="clear" w:color="auto" w:fill="F2F2F2" w:themeFill="background1" w:themeFillShade="F2"/>
              <w:ind w:left="426" w:hanging="426"/>
              <w:rPr>
                <w:szCs w:val="21"/>
              </w:rPr>
            </w:pPr>
            <w:r w:rsidRPr="00FF7683">
              <w:rPr>
                <w:i/>
                <w:szCs w:val="21"/>
              </w:rPr>
              <w:tab/>
            </w:r>
            <w:r w:rsidRPr="00FF7683">
              <w:rPr>
                <w:i/>
                <w:szCs w:val="21"/>
              </w:rPr>
              <w:fldChar w:fldCharType="begin">
                <w:ffData>
                  <w:name w:val=""/>
                  <w:enabled/>
                  <w:calcOnExit/>
                  <w:textInput/>
                </w:ffData>
              </w:fldChar>
            </w:r>
            <w:r w:rsidRPr="00FF7683">
              <w:rPr>
                <w:i/>
                <w:szCs w:val="21"/>
              </w:rPr>
              <w:instrText xml:space="preserve"> FORMTEXT </w:instrText>
            </w:r>
            <w:r w:rsidRPr="00FF7683">
              <w:rPr>
                <w:i/>
                <w:szCs w:val="21"/>
              </w:rPr>
            </w:r>
            <w:r w:rsidRPr="00FF7683">
              <w:rPr>
                <w:i/>
                <w:szCs w:val="21"/>
              </w:rPr>
              <w:fldChar w:fldCharType="separate"/>
            </w:r>
            <w:r w:rsidRPr="00FF7683">
              <w:rPr>
                <w:i/>
                <w:szCs w:val="21"/>
              </w:rPr>
              <w:t> </w:t>
            </w:r>
            <w:r w:rsidRPr="00FF7683">
              <w:rPr>
                <w:i/>
                <w:szCs w:val="21"/>
              </w:rPr>
              <w:t> </w:t>
            </w:r>
            <w:r w:rsidRPr="00FF7683">
              <w:rPr>
                <w:i/>
                <w:szCs w:val="21"/>
              </w:rPr>
              <w:t> </w:t>
            </w:r>
            <w:r w:rsidRPr="00FF7683">
              <w:rPr>
                <w:i/>
                <w:szCs w:val="21"/>
              </w:rPr>
              <w:t> </w:t>
            </w:r>
            <w:r w:rsidRPr="00FF7683">
              <w:rPr>
                <w:i/>
                <w:szCs w:val="21"/>
              </w:rPr>
              <w:t> </w:t>
            </w:r>
            <w:r w:rsidRPr="00FF7683">
              <w:rPr>
                <w:szCs w:val="21"/>
              </w:rPr>
              <w:fldChar w:fldCharType="end"/>
            </w:r>
          </w:p>
          <w:p w14:paraId="71296B01" w14:textId="1BD47DC3" w:rsidR="00FD453E" w:rsidRPr="00FF7683" w:rsidRDefault="00B25AFD" w:rsidP="00AD7EDA">
            <w:pPr>
              <w:pStyle w:val="LAText"/>
              <w:shd w:val="clear" w:color="auto" w:fill="F2F2F2" w:themeFill="background1" w:themeFillShade="F2"/>
              <w:ind w:left="426" w:hanging="426"/>
              <w:rPr>
                <w:szCs w:val="21"/>
              </w:rPr>
            </w:pPr>
            <w:sdt>
              <w:sdtPr>
                <w:rPr>
                  <w:szCs w:val="21"/>
                </w:rPr>
                <w:id w:val="-1536026696"/>
                <w14:checkbox>
                  <w14:checked w14:val="0"/>
                  <w14:checkedState w14:val="2612" w14:font="MS Gothic"/>
                  <w14:uncheckedState w14:val="2610" w14:font="MS Gothic"/>
                </w14:checkbox>
              </w:sdtPr>
              <w:sdtEndPr/>
              <w:sdtContent>
                <w:r w:rsidR="00FD453E" w:rsidRPr="00FF7683">
                  <w:rPr>
                    <w:rFonts w:ascii="Segoe UI Symbol" w:hAnsi="Segoe UI Symbol" w:cs="Segoe UI Symbol"/>
                    <w:szCs w:val="21"/>
                  </w:rPr>
                  <w:t>☐</w:t>
                </w:r>
              </w:sdtContent>
            </w:sdt>
            <w:r w:rsidR="00FD453E" w:rsidRPr="00FF7683">
              <w:rPr>
                <w:bCs/>
                <w:szCs w:val="21"/>
              </w:rPr>
              <w:tab/>
            </w:r>
            <w:r w:rsidR="00FD453E" w:rsidRPr="00FF7683">
              <w:rPr>
                <w:szCs w:val="21"/>
              </w:rPr>
              <w:t>Es wurden die folgenden Selbstreinigungsmaßnahmen nach § 125 Abs. 1 S.1 Nr. 1</w:t>
            </w:r>
            <w:r w:rsidR="00857E50">
              <w:rPr>
                <w:szCs w:val="21"/>
              </w:rPr>
              <w:t>-</w:t>
            </w:r>
            <w:r w:rsidR="00FD453E" w:rsidRPr="00FF7683">
              <w:rPr>
                <w:szCs w:val="21"/>
              </w:rPr>
              <w:t>3 GWB ergriffen:</w:t>
            </w:r>
          </w:p>
          <w:p w14:paraId="20880AC0" w14:textId="77777777" w:rsidR="00FD453E" w:rsidRPr="00FF7683" w:rsidRDefault="00FD453E" w:rsidP="00AD7EDA">
            <w:pPr>
              <w:pStyle w:val="LAText"/>
              <w:shd w:val="clear" w:color="auto" w:fill="F2F2F2" w:themeFill="background1" w:themeFillShade="F2"/>
              <w:ind w:left="426" w:hanging="426"/>
              <w:rPr>
                <w:szCs w:val="21"/>
              </w:rPr>
            </w:pPr>
            <w:r w:rsidRPr="00FF7683">
              <w:rPr>
                <w:i/>
                <w:szCs w:val="21"/>
              </w:rPr>
              <w:tab/>
            </w:r>
            <w:r w:rsidRPr="00FF7683">
              <w:rPr>
                <w:i/>
                <w:szCs w:val="21"/>
              </w:rPr>
              <w:fldChar w:fldCharType="begin">
                <w:ffData>
                  <w:name w:val=""/>
                  <w:enabled/>
                  <w:calcOnExit/>
                  <w:textInput/>
                </w:ffData>
              </w:fldChar>
            </w:r>
            <w:r w:rsidRPr="00FF7683">
              <w:rPr>
                <w:i/>
                <w:szCs w:val="21"/>
              </w:rPr>
              <w:instrText xml:space="preserve"> FORMTEXT </w:instrText>
            </w:r>
            <w:r w:rsidRPr="00FF7683">
              <w:rPr>
                <w:i/>
                <w:szCs w:val="21"/>
              </w:rPr>
            </w:r>
            <w:r w:rsidRPr="00FF7683">
              <w:rPr>
                <w:i/>
                <w:szCs w:val="21"/>
              </w:rPr>
              <w:fldChar w:fldCharType="separate"/>
            </w:r>
            <w:r w:rsidRPr="00FF7683">
              <w:rPr>
                <w:i/>
                <w:szCs w:val="21"/>
              </w:rPr>
              <w:t> </w:t>
            </w:r>
            <w:r w:rsidRPr="00FF7683">
              <w:rPr>
                <w:i/>
                <w:szCs w:val="21"/>
              </w:rPr>
              <w:t> </w:t>
            </w:r>
            <w:r w:rsidRPr="00FF7683">
              <w:rPr>
                <w:i/>
                <w:szCs w:val="21"/>
              </w:rPr>
              <w:t> </w:t>
            </w:r>
            <w:r w:rsidRPr="00FF7683">
              <w:rPr>
                <w:i/>
                <w:szCs w:val="21"/>
              </w:rPr>
              <w:t> </w:t>
            </w:r>
            <w:r w:rsidRPr="00FF7683">
              <w:rPr>
                <w:i/>
                <w:szCs w:val="21"/>
              </w:rPr>
              <w:t> </w:t>
            </w:r>
            <w:r w:rsidRPr="00FF7683">
              <w:rPr>
                <w:szCs w:val="21"/>
              </w:rPr>
              <w:fldChar w:fldCharType="end"/>
            </w:r>
          </w:p>
          <w:p w14:paraId="5CFAFE39" w14:textId="77777777" w:rsidR="00FF7683" w:rsidRPr="00FF7683" w:rsidRDefault="00FF7683" w:rsidP="00FF7683">
            <w:pPr>
              <w:pStyle w:val="LAText"/>
              <w:shd w:val="clear" w:color="auto" w:fill="F2F2F2" w:themeFill="background1" w:themeFillShade="F2"/>
              <w:spacing w:before="0"/>
              <w:ind w:left="426" w:hanging="426"/>
              <w:rPr>
                <w:szCs w:val="21"/>
              </w:rPr>
            </w:pPr>
          </w:p>
        </w:tc>
      </w:tr>
    </w:tbl>
    <w:p w14:paraId="6F454F4E" w14:textId="77777777" w:rsidR="00FD453E" w:rsidRPr="00FF7683" w:rsidRDefault="00FD453E" w:rsidP="00FD453E">
      <w:pPr>
        <w:spacing w:after="160" w:line="259" w:lineRule="auto"/>
        <w:rPr>
          <w:szCs w:val="21"/>
        </w:rPr>
      </w:pPr>
    </w:p>
    <w:p w14:paraId="14DB0F32" w14:textId="77777777" w:rsidR="00FD453E" w:rsidRPr="00FF7683" w:rsidRDefault="00FD453E" w:rsidP="00202F65">
      <w:pPr>
        <w:pStyle w:val="LAEbene2"/>
      </w:pPr>
      <w:r w:rsidRPr="00FF7683">
        <w:t>Eigenerklärung zum Nichtvorliegen von Ausschlussgründen nach § 123 Abs. 4 GWB</w:t>
      </w:r>
    </w:p>
    <w:p w14:paraId="438842DB" w14:textId="77777777" w:rsidR="00FD453E" w:rsidRPr="00FF7683" w:rsidRDefault="00FD453E" w:rsidP="00FF7683">
      <w:pPr>
        <w:pStyle w:val="LAText1"/>
        <w:spacing w:before="0"/>
        <w:rPr>
          <w:szCs w:val="21"/>
        </w:rPr>
      </w:pPr>
    </w:p>
    <w:tbl>
      <w:tblPr>
        <w:tblStyle w:val="Tabellenraster"/>
        <w:tblW w:w="0" w:type="auto"/>
        <w:tblInd w:w="567" w:type="dxa"/>
        <w:tblLook w:val="04A0" w:firstRow="1" w:lastRow="0" w:firstColumn="1" w:lastColumn="0" w:noHBand="0" w:noVBand="1"/>
      </w:tblPr>
      <w:tblGrid>
        <w:gridCol w:w="8495"/>
      </w:tblGrid>
      <w:tr w:rsidR="00FD453E" w:rsidRPr="00FF7683" w14:paraId="6A93BB65" w14:textId="77777777" w:rsidTr="00FD453E">
        <w:tc>
          <w:tcPr>
            <w:tcW w:w="8495" w:type="dxa"/>
            <w:shd w:val="clear" w:color="auto" w:fill="F2F2F2" w:themeFill="background1" w:themeFillShade="F2"/>
          </w:tcPr>
          <w:p w14:paraId="10A0240D" w14:textId="5FBB9E94" w:rsidR="00FD453E" w:rsidRPr="00FF7683" w:rsidRDefault="00B25AFD" w:rsidP="00AD7EDA">
            <w:pPr>
              <w:pStyle w:val="LAText1"/>
              <w:spacing w:before="0"/>
              <w:ind w:left="459" w:hanging="459"/>
              <w:rPr>
                <w:szCs w:val="21"/>
              </w:rPr>
            </w:pPr>
            <w:sdt>
              <w:sdtPr>
                <w:rPr>
                  <w:szCs w:val="21"/>
                </w:rPr>
                <w:id w:val="-824663275"/>
                <w14:checkbox>
                  <w14:checked w14:val="0"/>
                  <w14:checkedState w14:val="2612" w14:font="MS Gothic"/>
                  <w14:uncheckedState w14:val="2610" w14:font="MS Gothic"/>
                </w14:checkbox>
              </w:sdtPr>
              <w:sdtEndPr/>
              <w:sdtContent>
                <w:r w:rsidR="00F61C39" w:rsidRPr="00FF7683">
                  <w:rPr>
                    <w:rFonts w:ascii="MS Gothic" w:eastAsia="MS Gothic" w:hAnsi="MS Gothic" w:hint="eastAsia"/>
                    <w:szCs w:val="21"/>
                  </w:rPr>
                  <w:t>☐</w:t>
                </w:r>
              </w:sdtContent>
            </w:sdt>
            <w:r w:rsidR="00FD453E" w:rsidRPr="00FF7683">
              <w:rPr>
                <w:szCs w:val="21"/>
              </w:rPr>
              <w:tab/>
              <w:t>Ich/Wir erkl</w:t>
            </w:r>
            <w:r w:rsidR="00FD453E" w:rsidRPr="00FF7683">
              <w:rPr>
                <w:rFonts w:cs="Arial"/>
                <w:szCs w:val="21"/>
              </w:rPr>
              <w:t>ä</w:t>
            </w:r>
            <w:r w:rsidR="00FD453E" w:rsidRPr="00FF7683">
              <w:rPr>
                <w:szCs w:val="21"/>
              </w:rPr>
              <w:t>re(n), dass keine Ausschlussgründe nach § 123 Abs. 4 GWB vorliegen.</w:t>
            </w:r>
          </w:p>
        </w:tc>
      </w:tr>
    </w:tbl>
    <w:p w14:paraId="312528B9" w14:textId="77777777" w:rsidR="00FD453E" w:rsidRPr="00FF7683" w:rsidRDefault="00FD453E" w:rsidP="00FD453E">
      <w:pPr>
        <w:pStyle w:val="LAText"/>
        <w:spacing w:before="0"/>
        <w:ind w:left="567"/>
        <w:rPr>
          <w:szCs w:val="21"/>
        </w:rPr>
      </w:pPr>
    </w:p>
    <w:tbl>
      <w:tblPr>
        <w:tblStyle w:val="Tabellenraster"/>
        <w:tblW w:w="0" w:type="auto"/>
        <w:tblInd w:w="567" w:type="dxa"/>
        <w:tblLook w:val="04A0" w:firstRow="1" w:lastRow="0" w:firstColumn="1" w:lastColumn="0" w:noHBand="0" w:noVBand="1"/>
      </w:tblPr>
      <w:tblGrid>
        <w:gridCol w:w="8495"/>
      </w:tblGrid>
      <w:tr w:rsidR="00FD453E" w:rsidRPr="00FF7683" w14:paraId="046359C6" w14:textId="77777777" w:rsidTr="00AD7EDA">
        <w:tc>
          <w:tcPr>
            <w:tcW w:w="9062" w:type="dxa"/>
            <w:shd w:val="clear" w:color="auto" w:fill="F2F2F2" w:themeFill="background1" w:themeFillShade="F2"/>
          </w:tcPr>
          <w:p w14:paraId="0977D2C8" w14:textId="066E66A8" w:rsidR="00FD453E" w:rsidRPr="00FF7683" w:rsidRDefault="00FD453E" w:rsidP="00FF7683">
            <w:pPr>
              <w:pStyle w:val="LAText"/>
              <w:shd w:val="clear" w:color="auto" w:fill="F2F2F2" w:themeFill="background1" w:themeFillShade="F2"/>
              <w:ind w:left="34" w:hanging="9"/>
              <w:rPr>
                <w:szCs w:val="21"/>
              </w:rPr>
            </w:pPr>
            <w:r w:rsidRPr="00FF7683">
              <w:rPr>
                <w:szCs w:val="21"/>
              </w:rPr>
              <w:t xml:space="preserve">Für den Fall, dass die vorgenannte Eigenerklärung zum Nichtvorliegen der Ausschlussgründe nach § 123 Abs. 4 GWB </w:t>
            </w:r>
            <w:r w:rsidRPr="00FF7683">
              <w:rPr>
                <w:b/>
                <w:bCs/>
                <w:szCs w:val="21"/>
              </w:rPr>
              <w:t>nicht</w:t>
            </w:r>
            <w:r w:rsidRPr="00FF7683">
              <w:rPr>
                <w:szCs w:val="21"/>
              </w:rPr>
              <w:t xml:space="preserve"> abgegeben wurde: </w:t>
            </w:r>
          </w:p>
          <w:p w14:paraId="54DDE978" w14:textId="3E018D86" w:rsidR="00FD453E" w:rsidRPr="00FF7683" w:rsidRDefault="00B25AFD" w:rsidP="00FD453E">
            <w:pPr>
              <w:pStyle w:val="LAText"/>
              <w:shd w:val="clear" w:color="auto" w:fill="F2F2F2" w:themeFill="background1" w:themeFillShade="F2"/>
              <w:ind w:left="426" w:hanging="426"/>
              <w:rPr>
                <w:szCs w:val="21"/>
              </w:rPr>
            </w:pPr>
            <w:sdt>
              <w:sdtPr>
                <w:rPr>
                  <w:szCs w:val="21"/>
                </w:rPr>
                <w:id w:val="1300111874"/>
                <w14:checkbox>
                  <w14:checked w14:val="0"/>
                  <w14:checkedState w14:val="2612" w14:font="MS Gothic"/>
                  <w14:uncheckedState w14:val="2610" w14:font="MS Gothic"/>
                </w14:checkbox>
              </w:sdtPr>
              <w:sdtEndPr/>
              <w:sdtContent>
                <w:r w:rsidR="00FD453E" w:rsidRPr="00FF7683">
                  <w:rPr>
                    <w:rFonts w:ascii="MS Gothic" w:eastAsia="MS Gothic" w:hAnsi="MS Gothic" w:hint="eastAsia"/>
                    <w:szCs w:val="21"/>
                  </w:rPr>
                  <w:t>☐</w:t>
                </w:r>
              </w:sdtContent>
            </w:sdt>
            <w:r w:rsidR="00FD453E" w:rsidRPr="00FF7683">
              <w:rPr>
                <w:bCs/>
                <w:szCs w:val="21"/>
              </w:rPr>
              <w:tab/>
            </w:r>
            <w:r w:rsidR="00FD453E" w:rsidRPr="00FF7683">
              <w:rPr>
                <w:szCs w:val="21"/>
              </w:rPr>
              <w:t>Erklärung, welche</w:t>
            </w:r>
            <w:r w:rsidR="00857E50">
              <w:rPr>
                <w:szCs w:val="21"/>
              </w:rPr>
              <w:t>(</w:t>
            </w:r>
            <w:r w:rsidR="00FD453E" w:rsidRPr="00FF7683">
              <w:rPr>
                <w:szCs w:val="21"/>
              </w:rPr>
              <w:t>r</w:t>
            </w:r>
            <w:r w:rsidR="00857E50">
              <w:rPr>
                <w:szCs w:val="21"/>
              </w:rPr>
              <w:t>)</w:t>
            </w:r>
            <w:r w:rsidR="00FD453E" w:rsidRPr="00FF7683">
              <w:rPr>
                <w:szCs w:val="21"/>
              </w:rPr>
              <w:t xml:space="preserve"> der vorgenannten Ausschlussgründe vorliegt/vorliegen:</w:t>
            </w:r>
          </w:p>
          <w:p w14:paraId="60527DE1" w14:textId="77777777" w:rsidR="00FD453E" w:rsidRPr="00FF7683" w:rsidRDefault="00FD453E" w:rsidP="00FD453E">
            <w:pPr>
              <w:pStyle w:val="LAText"/>
              <w:shd w:val="clear" w:color="auto" w:fill="F2F2F2" w:themeFill="background1" w:themeFillShade="F2"/>
              <w:ind w:left="426" w:hanging="426"/>
              <w:rPr>
                <w:szCs w:val="21"/>
              </w:rPr>
            </w:pPr>
            <w:r w:rsidRPr="00FF7683">
              <w:rPr>
                <w:i/>
                <w:szCs w:val="21"/>
              </w:rPr>
              <w:tab/>
            </w:r>
            <w:r w:rsidRPr="00FF7683">
              <w:rPr>
                <w:i/>
                <w:szCs w:val="21"/>
              </w:rPr>
              <w:fldChar w:fldCharType="begin">
                <w:ffData>
                  <w:name w:val=""/>
                  <w:enabled/>
                  <w:calcOnExit/>
                  <w:textInput/>
                </w:ffData>
              </w:fldChar>
            </w:r>
            <w:r w:rsidRPr="00FF7683">
              <w:rPr>
                <w:i/>
                <w:szCs w:val="21"/>
              </w:rPr>
              <w:instrText xml:space="preserve"> FORMTEXT </w:instrText>
            </w:r>
            <w:r w:rsidRPr="00FF7683">
              <w:rPr>
                <w:i/>
                <w:szCs w:val="21"/>
              </w:rPr>
            </w:r>
            <w:r w:rsidRPr="00FF7683">
              <w:rPr>
                <w:i/>
                <w:szCs w:val="21"/>
              </w:rPr>
              <w:fldChar w:fldCharType="separate"/>
            </w:r>
            <w:r w:rsidRPr="00FF7683">
              <w:rPr>
                <w:i/>
                <w:szCs w:val="21"/>
              </w:rPr>
              <w:t> </w:t>
            </w:r>
            <w:r w:rsidRPr="00FF7683">
              <w:rPr>
                <w:i/>
                <w:szCs w:val="21"/>
              </w:rPr>
              <w:t> </w:t>
            </w:r>
            <w:r w:rsidRPr="00FF7683">
              <w:rPr>
                <w:i/>
                <w:szCs w:val="21"/>
              </w:rPr>
              <w:t> </w:t>
            </w:r>
            <w:r w:rsidRPr="00FF7683">
              <w:rPr>
                <w:i/>
                <w:szCs w:val="21"/>
              </w:rPr>
              <w:t> </w:t>
            </w:r>
            <w:r w:rsidRPr="00FF7683">
              <w:rPr>
                <w:i/>
                <w:szCs w:val="21"/>
              </w:rPr>
              <w:t> </w:t>
            </w:r>
            <w:r w:rsidRPr="00FF7683">
              <w:rPr>
                <w:szCs w:val="21"/>
              </w:rPr>
              <w:fldChar w:fldCharType="end"/>
            </w:r>
          </w:p>
          <w:p w14:paraId="57B4000C" w14:textId="28611EB1" w:rsidR="00FD453E" w:rsidRPr="00FF7683" w:rsidRDefault="00B25AFD" w:rsidP="00FD453E">
            <w:pPr>
              <w:pStyle w:val="LAText"/>
              <w:shd w:val="clear" w:color="auto" w:fill="F2F2F2" w:themeFill="background1" w:themeFillShade="F2"/>
              <w:ind w:left="426" w:hanging="426"/>
              <w:rPr>
                <w:szCs w:val="21"/>
              </w:rPr>
            </w:pPr>
            <w:sdt>
              <w:sdtPr>
                <w:rPr>
                  <w:szCs w:val="21"/>
                </w:rPr>
                <w:id w:val="75329069"/>
                <w14:checkbox>
                  <w14:checked w14:val="0"/>
                  <w14:checkedState w14:val="2612" w14:font="MS Gothic"/>
                  <w14:uncheckedState w14:val="2610" w14:font="MS Gothic"/>
                </w14:checkbox>
              </w:sdtPr>
              <w:sdtEndPr/>
              <w:sdtContent>
                <w:r w:rsidR="00FD453E" w:rsidRPr="00FF7683">
                  <w:rPr>
                    <w:rFonts w:ascii="Segoe UI Symbol" w:hAnsi="Segoe UI Symbol" w:cs="Segoe UI Symbol"/>
                    <w:szCs w:val="21"/>
                  </w:rPr>
                  <w:t>☐</w:t>
                </w:r>
              </w:sdtContent>
            </w:sdt>
            <w:r w:rsidR="00FD453E" w:rsidRPr="00FF7683">
              <w:rPr>
                <w:bCs/>
                <w:szCs w:val="21"/>
              </w:rPr>
              <w:tab/>
            </w:r>
            <w:r w:rsidR="00FD453E" w:rsidRPr="00FF7683">
              <w:rPr>
                <w:szCs w:val="21"/>
              </w:rPr>
              <w:t>Es wurden die folgenden Selbstreinigungsmaßnahmen nach § 125 Abs. 1 S.1 Nr. 1</w:t>
            </w:r>
            <w:r w:rsidR="00857E50">
              <w:rPr>
                <w:szCs w:val="21"/>
              </w:rPr>
              <w:t>-</w:t>
            </w:r>
            <w:r w:rsidR="00FD453E" w:rsidRPr="00FF7683">
              <w:rPr>
                <w:szCs w:val="21"/>
              </w:rPr>
              <w:t>3 GWB ergriffen:</w:t>
            </w:r>
          </w:p>
          <w:p w14:paraId="5EBDFCF6" w14:textId="77777777" w:rsidR="00FD453E" w:rsidRPr="00FF7683" w:rsidRDefault="00FD453E" w:rsidP="00FD453E">
            <w:pPr>
              <w:pStyle w:val="LAText"/>
              <w:shd w:val="clear" w:color="auto" w:fill="F2F2F2" w:themeFill="background1" w:themeFillShade="F2"/>
              <w:ind w:left="426" w:hanging="426"/>
              <w:rPr>
                <w:szCs w:val="21"/>
              </w:rPr>
            </w:pPr>
            <w:r w:rsidRPr="00FF7683">
              <w:rPr>
                <w:i/>
                <w:szCs w:val="21"/>
              </w:rPr>
              <w:tab/>
            </w:r>
            <w:r w:rsidRPr="00FF7683">
              <w:rPr>
                <w:i/>
                <w:szCs w:val="21"/>
              </w:rPr>
              <w:fldChar w:fldCharType="begin">
                <w:ffData>
                  <w:name w:val=""/>
                  <w:enabled/>
                  <w:calcOnExit/>
                  <w:textInput/>
                </w:ffData>
              </w:fldChar>
            </w:r>
            <w:r w:rsidRPr="00FF7683">
              <w:rPr>
                <w:i/>
                <w:szCs w:val="21"/>
              </w:rPr>
              <w:instrText xml:space="preserve"> FORMTEXT </w:instrText>
            </w:r>
            <w:r w:rsidRPr="00FF7683">
              <w:rPr>
                <w:i/>
                <w:szCs w:val="21"/>
              </w:rPr>
            </w:r>
            <w:r w:rsidRPr="00FF7683">
              <w:rPr>
                <w:i/>
                <w:szCs w:val="21"/>
              </w:rPr>
              <w:fldChar w:fldCharType="separate"/>
            </w:r>
            <w:r w:rsidRPr="00FF7683">
              <w:rPr>
                <w:i/>
                <w:szCs w:val="21"/>
              </w:rPr>
              <w:t> </w:t>
            </w:r>
            <w:r w:rsidRPr="00FF7683">
              <w:rPr>
                <w:i/>
                <w:szCs w:val="21"/>
              </w:rPr>
              <w:t> </w:t>
            </w:r>
            <w:r w:rsidRPr="00FF7683">
              <w:rPr>
                <w:i/>
                <w:szCs w:val="21"/>
              </w:rPr>
              <w:t> </w:t>
            </w:r>
            <w:r w:rsidRPr="00FF7683">
              <w:rPr>
                <w:i/>
                <w:szCs w:val="21"/>
              </w:rPr>
              <w:t> </w:t>
            </w:r>
            <w:r w:rsidRPr="00FF7683">
              <w:rPr>
                <w:i/>
                <w:szCs w:val="21"/>
              </w:rPr>
              <w:t> </w:t>
            </w:r>
            <w:r w:rsidRPr="00FF7683">
              <w:rPr>
                <w:szCs w:val="21"/>
              </w:rPr>
              <w:fldChar w:fldCharType="end"/>
            </w:r>
          </w:p>
          <w:p w14:paraId="5F70C5DB" w14:textId="2F72A7FF" w:rsidR="00FF7683" w:rsidRPr="00FF7683" w:rsidRDefault="00FF7683" w:rsidP="00FF7683">
            <w:pPr>
              <w:pStyle w:val="LAText"/>
              <w:shd w:val="clear" w:color="auto" w:fill="F2F2F2" w:themeFill="background1" w:themeFillShade="F2"/>
              <w:spacing w:before="0"/>
              <w:ind w:left="426" w:hanging="426"/>
              <w:rPr>
                <w:rFonts w:eastAsia="Times New Roman" w:cs="Times New Roman"/>
                <w:szCs w:val="21"/>
                <w:lang w:eastAsia="de-DE"/>
              </w:rPr>
            </w:pPr>
          </w:p>
        </w:tc>
      </w:tr>
    </w:tbl>
    <w:p w14:paraId="7277B407" w14:textId="77777777" w:rsidR="00FD453E" w:rsidRPr="00FF7683" w:rsidRDefault="00FD453E" w:rsidP="00FD453E">
      <w:pPr>
        <w:pStyle w:val="LAText"/>
        <w:spacing w:before="0"/>
        <w:rPr>
          <w:b/>
          <w:bCs/>
          <w:szCs w:val="21"/>
        </w:rPr>
      </w:pPr>
    </w:p>
    <w:p w14:paraId="75426C19" w14:textId="77777777" w:rsidR="00FD453E" w:rsidRPr="00FF7683" w:rsidRDefault="00FD453E" w:rsidP="00FD453E">
      <w:pPr>
        <w:spacing w:after="160" w:line="259" w:lineRule="auto"/>
        <w:rPr>
          <w:rFonts w:eastAsia="Times New Roman" w:cs="Times New Roman"/>
          <w:b/>
          <w:bCs/>
          <w:caps/>
          <w:szCs w:val="21"/>
          <w:lang w:eastAsia="de-DE"/>
        </w:rPr>
      </w:pPr>
      <w:r w:rsidRPr="00FF7683">
        <w:rPr>
          <w:szCs w:val="21"/>
        </w:rPr>
        <w:br w:type="page"/>
      </w:r>
    </w:p>
    <w:p w14:paraId="1039E928" w14:textId="77777777" w:rsidR="00FD453E" w:rsidRPr="00FF7683" w:rsidRDefault="00FD453E" w:rsidP="00202F65">
      <w:pPr>
        <w:pStyle w:val="LAEbene2"/>
      </w:pPr>
      <w:r w:rsidRPr="00FF7683">
        <w:lastRenderedPageBreak/>
        <w:t>Eigenerklärung zum Nichtvorliegen von Ausschlussgründen nach § 124 Abs. 1 Nrn. 1-4, 7 und 8 GWB</w:t>
      </w:r>
    </w:p>
    <w:p w14:paraId="5C488C1B" w14:textId="77777777" w:rsidR="00FD453E" w:rsidRPr="00FF7683" w:rsidRDefault="00FD453E" w:rsidP="00FD453E">
      <w:pPr>
        <w:rPr>
          <w:szCs w:val="21"/>
        </w:rPr>
      </w:pPr>
    </w:p>
    <w:tbl>
      <w:tblPr>
        <w:tblStyle w:val="Tabellenraster"/>
        <w:tblW w:w="0" w:type="auto"/>
        <w:tblInd w:w="567" w:type="dxa"/>
        <w:tblLook w:val="04A0" w:firstRow="1" w:lastRow="0" w:firstColumn="1" w:lastColumn="0" w:noHBand="0" w:noVBand="1"/>
      </w:tblPr>
      <w:tblGrid>
        <w:gridCol w:w="8495"/>
      </w:tblGrid>
      <w:tr w:rsidR="00FD453E" w:rsidRPr="00FF7683" w14:paraId="6EC61EDD" w14:textId="77777777" w:rsidTr="00AD7EDA">
        <w:tc>
          <w:tcPr>
            <w:tcW w:w="8495" w:type="dxa"/>
            <w:shd w:val="clear" w:color="auto" w:fill="F2F2F2" w:themeFill="background1" w:themeFillShade="F2"/>
          </w:tcPr>
          <w:p w14:paraId="6633DD85" w14:textId="6D54484E" w:rsidR="00FD453E" w:rsidRPr="00FF7683" w:rsidRDefault="00B25AFD" w:rsidP="00AD7EDA">
            <w:pPr>
              <w:pStyle w:val="LAText1"/>
              <w:spacing w:before="0"/>
              <w:ind w:left="459" w:hanging="459"/>
              <w:rPr>
                <w:szCs w:val="21"/>
              </w:rPr>
            </w:pPr>
            <w:sdt>
              <w:sdtPr>
                <w:rPr>
                  <w:szCs w:val="21"/>
                </w:rPr>
                <w:id w:val="-1991085007"/>
                <w14:checkbox>
                  <w14:checked w14:val="0"/>
                  <w14:checkedState w14:val="2612" w14:font="MS Gothic"/>
                  <w14:uncheckedState w14:val="2610" w14:font="MS Gothic"/>
                </w14:checkbox>
              </w:sdtPr>
              <w:sdtEndPr/>
              <w:sdtContent>
                <w:r w:rsidR="00F61C39" w:rsidRPr="00FF7683">
                  <w:rPr>
                    <w:rFonts w:ascii="MS Gothic" w:eastAsia="MS Gothic" w:hAnsi="MS Gothic" w:hint="eastAsia"/>
                    <w:szCs w:val="21"/>
                  </w:rPr>
                  <w:t>☐</w:t>
                </w:r>
              </w:sdtContent>
            </w:sdt>
            <w:r w:rsidR="00FD453E" w:rsidRPr="00FF7683">
              <w:rPr>
                <w:szCs w:val="21"/>
              </w:rPr>
              <w:tab/>
              <w:t>Ich/Wir erkl</w:t>
            </w:r>
            <w:r w:rsidR="00FD453E" w:rsidRPr="00FF7683">
              <w:rPr>
                <w:rFonts w:cs="Arial"/>
                <w:szCs w:val="21"/>
              </w:rPr>
              <w:t>ä</w:t>
            </w:r>
            <w:r w:rsidR="00FD453E" w:rsidRPr="00FF7683">
              <w:rPr>
                <w:szCs w:val="21"/>
              </w:rPr>
              <w:t>re(n), dass keine Ausschlussgründe nach § 124 Abs. 1 Nrn. 1-4, 7 und 8 GWB vorliegen.</w:t>
            </w:r>
          </w:p>
        </w:tc>
      </w:tr>
    </w:tbl>
    <w:p w14:paraId="419B0589" w14:textId="77777777" w:rsidR="00FD453E" w:rsidRPr="00FF7683" w:rsidRDefault="00FD453E" w:rsidP="00FD453E">
      <w:pPr>
        <w:rPr>
          <w:szCs w:val="21"/>
        </w:rPr>
      </w:pPr>
    </w:p>
    <w:tbl>
      <w:tblPr>
        <w:tblStyle w:val="Tabellenraster"/>
        <w:tblW w:w="0" w:type="auto"/>
        <w:tblInd w:w="567" w:type="dxa"/>
        <w:tblLook w:val="04A0" w:firstRow="1" w:lastRow="0" w:firstColumn="1" w:lastColumn="0" w:noHBand="0" w:noVBand="1"/>
      </w:tblPr>
      <w:tblGrid>
        <w:gridCol w:w="8495"/>
      </w:tblGrid>
      <w:tr w:rsidR="00FD453E" w:rsidRPr="00FF7683" w14:paraId="7C15CD98" w14:textId="77777777" w:rsidTr="00AD7EDA">
        <w:tc>
          <w:tcPr>
            <w:tcW w:w="9062" w:type="dxa"/>
            <w:shd w:val="clear" w:color="auto" w:fill="F2F2F2" w:themeFill="background1" w:themeFillShade="F2"/>
          </w:tcPr>
          <w:p w14:paraId="73303F58" w14:textId="1DD57757" w:rsidR="00FD453E" w:rsidRPr="00FF7683" w:rsidRDefault="00FD453E" w:rsidP="00FF7683">
            <w:pPr>
              <w:pStyle w:val="LAText"/>
              <w:shd w:val="clear" w:color="auto" w:fill="F2F2F2" w:themeFill="background1" w:themeFillShade="F2"/>
              <w:ind w:left="34" w:hanging="9"/>
              <w:rPr>
                <w:szCs w:val="21"/>
              </w:rPr>
            </w:pPr>
            <w:r w:rsidRPr="00FF7683">
              <w:rPr>
                <w:szCs w:val="21"/>
              </w:rPr>
              <w:t>Für den Fall, dass die vorgenannte Eigenerklärung zum Nichtvorliegen der Ausschlussgründe nach § 124 Abs. 1 Nrn. 1-4, 7 und 8 GWB</w:t>
            </w:r>
            <w:r w:rsidRPr="00FF7683">
              <w:rPr>
                <w:b/>
                <w:bCs/>
                <w:szCs w:val="21"/>
              </w:rPr>
              <w:t xml:space="preserve"> nicht</w:t>
            </w:r>
            <w:r w:rsidRPr="00FF7683">
              <w:rPr>
                <w:szCs w:val="21"/>
              </w:rPr>
              <w:t xml:space="preserve"> abgegeben wurde: </w:t>
            </w:r>
          </w:p>
          <w:p w14:paraId="1CFB065C" w14:textId="6A3BB57D" w:rsidR="00FD453E" w:rsidRPr="00FF7683" w:rsidRDefault="00B25AFD" w:rsidP="00AD7EDA">
            <w:pPr>
              <w:pStyle w:val="LAText"/>
              <w:shd w:val="clear" w:color="auto" w:fill="F2F2F2" w:themeFill="background1" w:themeFillShade="F2"/>
              <w:ind w:left="426" w:hanging="426"/>
              <w:rPr>
                <w:szCs w:val="21"/>
              </w:rPr>
            </w:pPr>
            <w:sdt>
              <w:sdtPr>
                <w:rPr>
                  <w:szCs w:val="21"/>
                </w:rPr>
                <w:id w:val="939339421"/>
                <w14:checkbox>
                  <w14:checked w14:val="0"/>
                  <w14:checkedState w14:val="2612" w14:font="MS Gothic"/>
                  <w14:uncheckedState w14:val="2610" w14:font="MS Gothic"/>
                </w14:checkbox>
              </w:sdtPr>
              <w:sdtEndPr/>
              <w:sdtContent>
                <w:r w:rsidR="00FD453E" w:rsidRPr="00FF7683">
                  <w:rPr>
                    <w:rFonts w:ascii="MS Gothic" w:eastAsia="MS Gothic" w:hAnsi="MS Gothic" w:hint="eastAsia"/>
                    <w:szCs w:val="21"/>
                  </w:rPr>
                  <w:t>☐</w:t>
                </w:r>
              </w:sdtContent>
            </w:sdt>
            <w:r w:rsidR="00FD453E" w:rsidRPr="00FF7683">
              <w:rPr>
                <w:bCs/>
                <w:szCs w:val="21"/>
              </w:rPr>
              <w:tab/>
            </w:r>
            <w:r w:rsidR="00FD453E" w:rsidRPr="00FF7683">
              <w:rPr>
                <w:szCs w:val="21"/>
              </w:rPr>
              <w:t>Erklärung, welche</w:t>
            </w:r>
            <w:r w:rsidR="00857E50">
              <w:rPr>
                <w:szCs w:val="21"/>
              </w:rPr>
              <w:t>(</w:t>
            </w:r>
            <w:r w:rsidR="00FD453E" w:rsidRPr="00FF7683">
              <w:rPr>
                <w:szCs w:val="21"/>
              </w:rPr>
              <w:t>r</w:t>
            </w:r>
            <w:r w:rsidR="00857E50">
              <w:rPr>
                <w:szCs w:val="21"/>
              </w:rPr>
              <w:t>)</w:t>
            </w:r>
            <w:r w:rsidR="00FD453E" w:rsidRPr="00FF7683">
              <w:rPr>
                <w:szCs w:val="21"/>
              </w:rPr>
              <w:t xml:space="preserve"> der vorgenannten Ausschlussgründe vorliegt/vorliegen:</w:t>
            </w:r>
          </w:p>
          <w:p w14:paraId="652FC6C5" w14:textId="77777777" w:rsidR="00FD453E" w:rsidRPr="00FF7683" w:rsidRDefault="00FD453E" w:rsidP="00AD7EDA">
            <w:pPr>
              <w:pStyle w:val="LAText"/>
              <w:shd w:val="clear" w:color="auto" w:fill="F2F2F2" w:themeFill="background1" w:themeFillShade="F2"/>
              <w:ind w:left="426" w:hanging="426"/>
              <w:rPr>
                <w:szCs w:val="21"/>
              </w:rPr>
            </w:pPr>
            <w:r w:rsidRPr="00FF7683">
              <w:rPr>
                <w:i/>
                <w:szCs w:val="21"/>
              </w:rPr>
              <w:tab/>
            </w:r>
            <w:r w:rsidRPr="00FF7683">
              <w:rPr>
                <w:i/>
                <w:szCs w:val="21"/>
              </w:rPr>
              <w:fldChar w:fldCharType="begin">
                <w:ffData>
                  <w:name w:val=""/>
                  <w:enabled/>
                  <w:calcOnExit/>
                  <w:textInput/>
                </w:ffData>
              </w:fldChar>
            </w:r>
            <w:r w:rsidRPr="00FF7683">
              <w:rPr>
                <w:i/>
                <w:szCs w:val="21"/>
              </w:rPr>
              <w:instrText xml:space="preserve"> FORMTEXT </w:instrText>
            </w:r>
            <w:r w:rsidRPr="00FF7683">
              <w:rPr>
                <w:i/>
                <w:szCs w:val="21"/>
              </w:rPr>
            </w:r>
            <w:r w:rsidRPr="00FF7683">
              <w:rPr>
                <w:i/>
                <w:szCs w:val="21"/>
              </w:rPr>
              <w:fldChar w:fldCharType="separate"/>
            </w:r>
            <w:r w:rsidRPr="00FF7683">
              <w:rPr>
                <w:i/>
                <w:szCs w:val="21"/>
              </w:rPr>
              <w:t> </w:t>
            </w:r>
            <w:r w:rsidRPr="00FF7683">
              <w:rPr>
                <w:i/>
                <w:szCs w:val="21"/>
              </w:rPr>
              <w:t> </w:t>
            </w:r>
            <w:r w:rsidRPr="00FF7683">
              <w:rPr>
                <w:i/>
                <w:szCs w:val="21"/>
              </w:rPr>
              <w:t> </w:t>
            </w:r>
            <w:r w:rsidRPr="00FF7683">
              <w:rPr>
                <w:i/>
                <w:szCs w:val="21"/>
              </w:rPr>
              <w:t> </w:t>
            </w:r>
            <w:r w:rsidRPr="00FF7683">
              <w:rPr>
                <w:i/>
                <w:szCs w:val="21"/>
              </w:rPr>
              <w:t> </w:t>
            </w:r>
            <w:r w:rsidRPr="00FF7683">
              <w:rPr>
                <w:szCs w:val="21"/>
              </w:rPr>
              <w:fldChar w:fldCharType="end"/>
            </w:r>
          </w:p>
          <w:p w14:paraId="74E95B1D" w14:textId="6CF4D10B" w:rsidR="00FD453E" w:rsidRPr="00FF7683" w:rsidRDefault="00B25AFD" w:rsidP="00AD7EDA">
            <w:pPr>
              <w:pStyle w:val="LAText"/>
              <w:shd w:val="clear" w:color="auto" w:fill="F2F2F2" w:themeFill="background1" w:themeFillShade="F2"/>
              <w:ind w:left="426" w:hanging="426"/>
              <w:rPr>
                <w:szCs w:val="21"/>
              </w:rPr>
            </w:pPr>
            <w:sdt>
              <w:sdtPr>
                <w:rPr>
                  <w:szCs w:val="21"/>
                </w:rPr>
                <w:id w:val="-1836451705"/>
                <w14:checkbox>
                  <w14:checked w14:val="0"/>
                  <w14:checkedState w14:val="2612" w14:font="MS Gothic"/>
                  <w14:uncheckedState w14:val="2610" w14:font="MS Gothic"/>
                </w14:checkbox>
              </w:sdtPr>
              <w:sdtEndPr/>
              <w:sdtContent>
                <w:r w:rsidR="00FD453E" w:rsidRPr="00FF7683">
                  <w:rPr>
                    <w:rFonts w:ascii="Segoe UI Symbol" w:hAnsi="Segoe UI Symbol" w:cs="Segoe UI Symbol"/>
                    <w:szCs w:val="21"/>
                  </w:rPr>
                  <w:t>☐</w:t>
                </w:r>
              </w:sdtContent>
            </w:sdt>
            <w:r w:rsidR="00FD453E" w:rsidRPr="00FF7683">
              <w:rPr>
                <w:bCs/>
                <w:szCs w:val="21"/>
              </w:rPr>
              <w:tab/>
            </w:r>
            <w:r w:rsidR="00FD453E" w:rsidRPr="00FF7683">
              <w:rPr>
                <w:szCs w:val="21"/>
              </w:rPr>
              <w:t>Es wurden die folgenden Selbstreinigungsmaßnahmen nach § 125 Abs. 1 S.1 Nr. 1</w:t>
            </w:r>
            <w:r w:rsidR="00857E50">
              <w:rPr>
                <w:szCs w:val="21"/>
              </w:rPr>
              <w:t>-</w:t>
            </w:r>
            <w:r w:rsidR="00FD453E" w:rsidRPr="00FF7683">
              <w:rPr>
                <w:szCs w:val="21"/>
              </w:rPr>
              <w:t>3 GWB ergriffen:</w:t>
            </w:r>
          </w:p>
          <w:p w14:paraId="42F259E5" w14:textId="77777777" w:rsidR="00FD453E" w:rsidRPr="00FF7683" w:rsidRDefault="00FD453E" w:rsidP="00AD7EDA">
            <w:pPr>
              <w:pStyle w:val="LAText"/>
              <w:shd w:val="clear" w:color="auto" w:fill="F2F2F2" w:themeFill="background1" w:themeFillShade="F2"/>
              <w:ind w:left="426" w:hanging="426"/>
              <w:rPr>
                <w:szCs w:val="21"/>
              </w:rPr>
            </w:pPr>
            <w:r w:rsidRPr="00FF7683">
              <w:rPr>
                <w:i/>
                <w:szCs w:val="21"/>
              </w:rPr>
              <w:tab/>
            </w:r>
            <w:r w:rsidRPr="00FF7683">
              <w:rPr>
                <w:i/>
                <w:szCs w:val="21"/>
              </w:rPr>
              <w:fldChar w:fldCharType="begin">
                <w:ffData>
                  <w:name w:val=""/>
                  <w:enabled/>
                  <w:calcOnExit/>
                  <w:textInput/>
                </w:ffData>
              </w:fldChar>
            </w:r>
            <w:r w:rsidRPr="00FF7683">
              <w:rPr>
                <w:i/>
                <w:szCs w:val="21"/>
              </w:rPr>
              <w:instrText xml:space="preserve"> FORMTEXT </w:instrText>
            </w:r>
            <w:r w:rsidRPr="00FF7683">
              <w:rPr>
                <w:i/>
                <w:szCs w:val="21"/>
              </w:rPr>
            </w:r>
            <w:r w:rsidRPr="00FF7683">
              <w:rPr>
                <w:i/>
                <w:szCs w:val="21"/>
              </w:rPr>
              <w:fldChar w:fldCharType="separate"/>
            </w:r>
            <w:r w:rsidRPr="00FF7683">
              <w:rPr>
                <w:i/>
                <w:szCs w:val="21"/>
              </w:rPr>
              <w:t> </w:t>
            </w:r>
            <w:r w:rsidRPr="00FF7683">
              <w:rPr>
                <w:i/>
                <w:szCs w:val="21"/>
              </w:rPr>
              <w:t> </w:t>
            </w:r>
            <w:r w:rsidRPr="00FF7683">
              <w:rPr>
                <w:i/>
                <w:szCs w:val="21"/>
              </w:rPr>
              <w:t> </w:t>
            </w:r>
            <w:r w:rsidRPr="00FF7683">
              <w:rPr>
                <w:i/>
                <w:szCs w:val="21"/>
              </w:rPr>
              <w:t> </w:t>
            </w:r>
            <w:r w:rsidRPr="00FF7683">
              <w:rPr>
                <w:i/>
                <w:szCs w:val="21"/>
              </w:rPr>
              <w:t> </w:t>
            </w:r>
            <w:r w:rsidRPr="00FF7683">
              <w:rPr>
                <w:szCs w:val="21"/>
              </w:rPr>
              <w:fldChar w:fldCharType="end"/>
            </w:r>
          </w:p>
          <w:p w14:paraId="375968CA" w14:textId="77777777" w:rsidR="00FF7683" w:rsidRPr="00FF7683" w:rsidRDefault="00FF7683" w:rsidP="00FF7683">
            <w:pPr>
              <w:pStyle w:val="LAText"/>
              <w:shd w:val="clear" w:color="auto" w:fill="F2F2F2" w:themeFill="background1" w:themeFillShade="F2"/>
              <w:spacing w:before="0"/>
              <w:ind w:left="426" w:hanging="426"/>
              <w:rPr>
                <w:rFonts w:eastAsia="Times New Roman" w:cs="Times New Roman"/>
                <w:szCs w:val="21"/>
                <w:lang w:eastAsia="de-DE"/>
              </w:rPr>
            </w:pPr>
          </w:p>
        </w:tc>
      </w:tr>
    </w:tbl>
    <w:p w14:paraId="18E9F380" w14:textId="718C6F9B" w:rsidR="00FD453E" w:rsidRPr="00FF7683" w:rsidRDefault="00FD453E" w:rsidP="00FD453E">
      <w:pPr>
        <w:spacing w:after="160" w:line="259" w:lineRule="auto"/>
        <w:rPr>
          <w:rFonts w:eastAsia="Times New Roman" w:cs="Times New Roman"/>
          <w:b/>
          <w:bCs/>
          <w:caps/>
          <w:szCs w:val="21"/>
          <w:lang w:eastAsia="de-DE"/>
        </w:rPr>
      </w:pPr>
    </w:p>
    <w:p w14:paraId="622F29CC" w14:textId="51659A28" w:rsidR="00FD453E" w:rsidRPr="00FF7683" w:rsidRDefault="00FD453E" w:rsidP="00202F65">
      <w:pPr>
        <w:pStyle w:val="LAEbene2"/>
      </w:pPr>
      <w:r w:rsidRPr="00FF7683">
        <w:t>Eigenerklärung zum Nichtvorliegen von Ausschlussgründen nach § 21 des Arbeitnehmer-Entsendegesetzes, § 98c des Aufenthaltsgesetzes, § 19 des Mindestlohngesetzes, § 21 des Schwarzarbeitsbekämpfungsgesetzes und § 22 des Lieferkettensorgfaltspflichtengesetzes</w:t>
      </w:r>
    </w:p>
    <w:p w14:paraId="46636F12" w14:textId="77777777" w:rsidR="00FD453E" w:rsidRPr="00FF7683" w:rsidRDefault="00FD453E" w:rsidP="00FD453E">
      <w:pPr>
        <w:pStyle w:val="LAText1"/>
        <w:spacing w:before="0"/>
        <w:rPr>
          <w:szCs w:val="21"/>
        </w:rPr>
      </w:pPr>
    </w:p>
    <w:tbl>
      <w:tblPr>
        <w:tblStyle w:val="Tabellenraster"/>
        <w:tblW w:w="0" w:type="auto"/>
        <w:tblInd w:w="567" w:type="dxa"/>
        <w:tblLook w:val="04A0" w:firstRow="1" w:lastRow="0" w:firstColumn="1" w:lastColumn="0" w:noHBand="0" w:noVBand="1"/>
      </w:tblPr>
      <w:tblGrid>
        <w:gridCol w:w="8495"/>
      </w:tblGrid>
      <w:tr w:rsidR="00FD453E" w:rsidRPr="00FF7683" w14:paraId="64F9207A" w14:textId="77777777" w:rsidTr="00AD7EDA">
        <w:tc>
          <w:tcPr>
            <w:tcW w:w="8495" w:type="dxa"/>
            <w:shd w:val="clear" w:color="auto" w:fill="F2F2F2" w:themeFill="background1" w:themeFillShade="F2"/>
          </w:tcPr>
          <w:p w14:paraId="7A568A00" w14:textId="3C4624A8" w:rsidR="00FD453E" w:rsidRPr="00FF7683" w:rsidRDefault="00B25AFD" w:rsidP="00AD7EDA">
            <w:pPr>
              <w:pStyle w:val="LAText1"/>
              <w:spacing w:before="0"/>
              <w:ind w:left="459" w:hanging="459"/>
              <w:rPr>
                <w:szCs w:val="21"/>
              </w:rPr>
            </w:pPr>
            <w:sdt>
              <w:sdtPr>
                <w:rPr>
                  <w:szCs w:val="21"/>
                </w:rPr>
                <w:id w:val="-1810777844"/>
                <w14:checkbox>
                  <w14:checked w14:val="0"/>
                  <w14:checkedState w14:val="2612" w14:font="MS Gothic"/>
                  <w14:uncheckedState w14:val="2610" w14:font="MS Gothic"/>
                </w14:checkbox>
              </w:sdtPr>
              <w:sdtEndPr/>
              <w:sdtContent>
                <w:r w:rsidR="00F61C39" w:rsidRPr="00FF7683">
                  <w:rPr>
                    <w:rFonts w:ascii="MS Gothic" w:eastAsia="MS Gothic" w:hAnsi="MS Gothic" w:hint="eastAsia"/>
                    <w:szCs w:val="21"/>
                  </w:rPr>
                  <w:t>☐</w:t>
                </w:r>
              </w:sdtContent>
            </w:sdt>
            <w:r w:rsidR="00FD453E" w:rsidRPr="00FF7683">
              <w:rPr>
                <w:szCs w:val="21"/>
              </w:rPr>
              <w:tab/>
              <w:t>Ich/Wir erkl</w:t>
            </w:r>
            <w:r w:rsidR="00FD453E" w:rsidRPr="00FF7683">
              <w:rPr>
                <w:rFonts w:cs="Arial"/>
                <w:szCs w:val="21"/>
              </w:rPr>
              <w:t>ä</w:t>
            </w:r>
            <w:r w:rsidR="00FD453E" w:rsidRPr="00FF7683">
              <w:rPr>
                <w:szCs w:val="21"/>
              </w:rPr>
              <w:t xml:space="preserve">re(n), dass keine Ausschlussgründe nach § 21 des Arbeitnehmer-Entsendegesetzes, § 98c des Aufenthaltsgesetzes, § 19 des Mindestlohngesetzes, § 21 des Schwarzarbeitsbekämpfungsgesetzes und § 22 des Lieferkettensorgfaltspflichtengesetzes vorliegen. </w:t>
            </w:r>
          </w:p>
        </w:tc>
      </w:tr>
    </w:tbl>
    <w:p w14:paraId="445FD989" w14:textId="77777777" w:rsidR="00FD453E" w:rsidRPr="00FF7683" w:rsidRDefault="00FD453E" w:rsidP="00FD453E">
      <w:pPr>
        <w:rPr>
          <w:szCs w:val="21"/>
        </w:rPr>
      </w:pPr>
    </w:p>
    <w:tbl>
      <w:tblPr>
        <w:tblStyle w:val="Tabellenraster"/>
        <w:tblW w:w="0" w:type="auto"/>
        <w:tblInd w:w="567" w:type="dxa"/>
        <w:tblLook w:val="04A0" w:firstRow="1" w:lastRow="0" w:firstColumn="1" w:lastColumn="0" w:noHBand="0" w:noVBand="1"/>
      </w:tblPr>
      <w:tblGrid>
        <w:gridCol w:w="8495"/>
      </w:tblGrid>
      <w:tr w:rsidR="00FD453E" w:rsidRPr="00FF7683" w14:paraId="33885E50" w14:textId="77777777" w:rsidTr="00AD7EDA">
        <w:tc>
          <w:tcPr>
            <w:tcW w:w="9062" w:type="dxa"/>
            <w:shd w:val="clear" w:color="auto" w:fill="F2F2F2" w:themeFill="background1" w:themeFillShade="F2"/>
          </w:tcPr>
          <w:p w14:paraId="2C294838" w14:textId="77777777" w:rsidR="00FD453E" w:rsidRPr="00FF7683" w:rsidRDefault="00FD453E" w:rsidP="00FF7683">
            <w:pPr>
              <w:pStyle w:val="LAText"/>
              <w:shd w:val="clear" w:color="auto" w:fill="F2F2F2" w:themeFill="background1" w:themeFillShade="F2"/>
              <w:ind w:left="34" w:hanging="9"/>
              <w:rPr>
                <w:szCs w:val="21"/>
              </w:rPr>
            </w:pPr>
            <w:r w:rsidRPr="00FF7683">
              <w:rPr>
                <w:szCs w:val="21"/>
              </w:rPr>
              <w:t xml:space="preserve">Für den Fall, dass die vorgenannte Eigenerklärung zum Nichtvorliegen der Ausschlussgründe nach § 21 des Arbeitnehmer-Entsendegesetzes, § 98c des Aufenthaltsgesetzes, § 19 des Mindestlohngesetzes, § 21 des Schwarzarbeitsbekämpfungsgesetzes und § 22 des Lieferkettensorgfaltspflichtengesetzes </w:t>
            </w:r>
            <w:r w:rsidRPr="00FF7683">
              <w:rPr>
                <w:b/>
                <w:bCs/>
                <w:szCs w:val="21"/>
              </w:rPr>
              <w:t>nicht</w:t>
            </w:r>
            <w:r w:rsidRPr="00FF7683">
              <w:rPr>
                <w:szCs w:val="21"/>
              </w:rPr>
              <w:t xml:space="preserve"> abgegeben wurde: </w:t>
            </w:r>
          </w:p>
          <w:p w14:paraId="46C451F4" w14:textId="53282A64" w:rsidR="00FD453E" w:rsidRPr="00FF7683" w:rsidRDefault="00B25AFD" w:rsidP="00AD7EDA">
            <w:pPr>
              <w:pStyle w:val="LAText"/>
              <w:shd w:val="clear" w:color="auto" w:fill="F2F2F2" w:themeFill="background1" w:themeFillShade="F2"/>
              <w:ind w:left="426" w:hanging="426"/>
              <w:rPr>
                <w:szCs w:val="21"/>
              </w:rPr>
            </w:pPr>
            <w:sdt>
              <w:sdtPr>
                <w:rPr>
                  <w:szCs w:val="21"/>
                </w:rPr>
                <w:id w:val="-360360071"/>
                <w14:checkbox>
                  <w14:checked w14:val="0"/>
                  <w14:checkedState w14:val="2612" w14:font="MS Gothic"/>
                  <w14:uncheckedState w14:val="2610" w14:font="MS Gothic"/>
                </w14:checkbox>
              </w:sdtPr>
              <w:sdtEndPr/>
              <w:sdtContent>
                <w:r w:rsidR="00FD453E" w:rsidRPr="00FF7683">
                  <w:rPr>
                    <w:rFonts w:ascii="MS Gothic" w:eastAsia="MS Gothic" w:hAnsi="MS Gothic" w:hint="eastAsia"/>
                    <w:szCs w:val="21"/>
                  </w:rPr>
                  <w:t>☐</w:t>
                </w:r>
              </w:sdtContent>
            </w:sdt>
            <w:r w:rsidR="00FD453E" w:rsidRPr="00FF7683">
              <w:rPr>
                <w:bCs/>
                <w:szCs w:val="21"/>
              </w:rPr>
              <w:tab/>
            </w:r>
            <w:r w:rsidR="00FD453E" w:rsidRPr="00FF7683">
              <w:rPr>
                <w:szCs w:val="21"/>
              </w:rPr>
              <w:t>Erklärung, welche</w:t>
            </w:r>
            <w:r w:rsidR="00857E50">
              <w:rPr>
                <w:szCs w:val="21"/>
              </w:rPr>
              <w:t>(</w:t>
            </w:r>
            <w:r w:rsidR="00FD453E" w:rsidRPr="00FF7683">
              <w:rPr>
                <w:szCs w:val="21"/>
              </w:rPr>
              <w:t>r</w:t>
            </w:r>
            <w:r w:rsidR="00857E50">
              <w:rPr>
                <w:szCs w:val="21"/>
              </w:rPr>
              <w:t>)</w:t>
            </w:r>
            <w:r w:rsidR="00FD453E" w:rsidRPr="00FF7683">
              <w:rPr>
                <w:szCs w:val="21"/>
              </w:rPr>
              <w:t xml:space="preserve"> der vorgenannten Ausschlussgründe vorliegt/vorliegen:</w:t>
            </w:r>
          </w:p>
          <w:p w14:paraId="7488CDA9" w14:textId="77777777" w:rsidR="00FD453E" w:rsidRPr="00FF7683" w:rsidRDefault="00FD453E" w:rsidP="00AD7EDA">
            <w:pPr>
              <w:pStyle w:val="LAText"/>
              <w:shd w:val="clear" w:color="auto" w:fill="F2F2F2" w:themeFill="background1" w:themeFillShade="F2"/>
              <w:ind w:left="426" w:hanging="426"/>
              <w:rPr>
                <w:szCs w:val="21"/>
              </w:rPr>
            </w:pPr>
            <w:r w:rsidRPr="00FF7683">
              <w:rPr>
                <w:i/>
                <w:szCs w:val="21"/>
              </w:rPr>
              <w:tab/>
            </w:r>
            <w:r w:rsidRPr="00FF7683">
              <w:rPr>
                <w:i/>
                <w:szCs w:val="21"/>
              </w:rPr>
              <w:fldChar w:fldCharType="begin">
                <w:ffData>
                  <w:name w:val=""/>
                  <w:enabled/>
                  <w:calcOnExit/>
                  <w:textInput/>
                </w:ffData>
              </w:fldChar>
            </w:r>
            <w:r w:rsidRPr="00FF7683">
              <w:rPr>
                <w:i/>
                <w:szCs w:val="21"/>
              </w:rPr>
              <w:instrText xml:space="preserve"> FORMTEXT </w:instrText>
            </w:r>
            <w:r w:rsidRPr="00FF7683">
              <w:rPr>
                <w:i/>
                <w:szCs w:val="21"/>
              </w:rPr>
            </w:r>
            <w:r w:rsidRPr="00FF7683">
              <w:rPr>
                <w:i/>
                <w:szCs w:val="21"/>
              </w:rPr>
              <w:fldChar w:fldCharType="separate"/>
            </w:r>
            <w:r w:rsidRPr="00FF7683">
              <w:rPr>
                <w:i/>
                <w:szCs w:val="21"/>
              </w:rPr>
              <w:t> </w:t>
            </w:r>
            <w:r w:rsidRPr="00FF7683">
              <w:rPr>
                <w:i/>
                <w:szCs w:val="21"/>
              </w:rPr>
              <w:t> </w:t>
            </w:r>
            <w:r w:rsidRPr="00FF7683">
              <w:rPr>
                <w:i/>
                <w:szCs w:val="21"/>
              </w:rPr>
              <w:t> </w:t>
            </w:r>
            <w:r w:rsidRPr="00FF7683">
              <w:rPr>
                <w:i/>
                <w:szCs w:val="21"/>
              </w:rPr>
              <w:t> </w:t>
            </w:r>
            <w:r w:rsidRPr="00FF7683">
              <w:rPr>
                <w:i/>
                <w:szCs w:val="21"/>
              </w:rPr>
              <w:t> </w:t>
            </w:r>
            <w:r w:rsidRPr="00FF7683">
              <w:rPr>
                <w:szCs w:val="21"/>
              </w:rPr>
              <w:fldChar w:fldCharType="end"/>
            </w:r>
          </w:p>
          <w:p w14:paraId="3F46CC4C" w14:textId="0CC25D7F" w:rsidR="00FD453E" w:rsidRPr="00FF7683" w:rsidRDefault="00B25AFD" w:rsidP="00AD7EDA">
            <w:pPr>
              <w:pStyle w:val="LAText"/>
              <w:shd w:val="clear" w:color="auto" w:fill="F2F2F2" w:themeFill="background1" w:themeFillShade="F2"/>
              <w:ind w:left="426" w:hanging="426"/>
              <w:rPr>
                <w:szCs w:val="21"/>
              </w:rPr>
            </w:pPr>
            <w:sdt>
              <w:sdtPr>
                <w:rPr>
                  <w:szCs w:val="21"/>
                </w:rPr>
                <w:id w:val="217260853"/>
                <w14:checkbox>
                  <w14:checked w14:val="0"/>
                  <w14:checkedState w14:val="2612" w14:font="MS Gothic"/>
                  <w14:uncheckedState w14:val="2610" w14:font="MS Gothic"/>
                </w14:checkbox>
              </w:sdtPr>
              <w:sdtEndPr/>
              <w:sdtContent>
                <w:r w:rsidR="00FF7683" w:rsidRPr="00FF7683">
                  <w:rPr>
                    <w:rFonts w:ascii="MS Gothic" w:eastAsia="MS Gothic" w:hAnsi="MS Gothic" w:hint="eastAsia"/>
                    <w:szCs w:val="21"/>
                  </w:rPr>
                  <w:t>☐</w:t>
                </w:r>
              </w:sdtContent>
            </w:sdt>
            <w:r w:rsidR="00FD453E" w:rsidRPr="00FF7683">
              <w:rPr>
                <w:bCs/>
                <w:szCs w:val="21"/>
              </w:rPr>
              <w:tab/>
            </w:r>
            <w:r w:rsidR="00FD453E" w:rsidRPr="00FF7683">
              <w:rPr>
                <w:szCs w:val="21"/>
              </w:rPr>
              <w:t>Es wurden die folgenden Selbstreinigungsmaßnahmen nach § 125 Abs. 1 S.1 Nr. 1</w:t>
            </w:r>
            <w:r w:rsidR="00857E50">
              <w:rPr>
                <w:szCs w:val="21"/>
              </w:rPr>
              <w:t>-</w:t>
            </w:r>
            <w:r w:rsidR="00FD453E" w:rsidRPr="00FF7683">
              <w:rPr>
                <w:szCs w:val="21"/>
              </w:rPr>
              <w:t>3 GWB ergriffen:</w:t>
            </w:r>
          </w:p>
          <w:p w14:paraId="2E25BA1F" w14:textId="77777777" w:rsidR="00FF7683" w:rsidRDefault="00FD453E" w:rsidP="00B703C6">
            <w:pPr>
              <w:pStyle w:val="LAText"/>
              <w:shd w:val="clear" w:color="auto" w:fill="F2F2F2" w:themeFill="background1" w:themeFillShade="F2"/>
              <w:ind w:left="426" w:hanging="426"/>
              <w:rPr>
                <w:szCs w:val="21"/>
              </w:rPr>
            </w:pPr>
            <w:r w:rsidRPr="00FF7683">
              <w:rPr>
                <w:i/>
                <w:szCs w:val="21"/>
              </w:rPr>
              <w:tab/>
            </w:r>
            <w:r w:rsidRPr="00FF7683">
              <w:rPr>
                <w:i/>
                <w:szCs w:val="21"/>
              </w:rPr>
              <w:fldChar w:fldCharType="begin">
                <w:ffData>
                  <w:name w:val=""/>
                  <w:enabled/>
                  <w:calcOnExit/>
                  <w:textInput/>
                </w:ffData>
              </w:fldChar>
            </w:r>
            <w:r w:rsidRPr="00FF7683">
              <w:rPr>
                <w:i/>
                <w:szCs w:val="21"/>
              </w:rPr>
              <w:instrText xml:space="preserve"> FORMTEXT </w:instrText>
            </w:r>
            <w:r w:rsidRPr="00FF7683">
              <w:rPr>
                <w:i/>
                <w:szCs w:val="21"/>
              </w:rPr>
            </w:r>
            <w:r w:rsidRPr="00FF7683">
              <w:rPr>
                <w:i/>
                <w:szCs w:val="21"/>
              </w:rPr>
              <w:fldChar w:fldCharType="separate"/>
            </w:r>
            <w:r w:rsidRPr="00FF7683">
              <w:rPr>
                <w:i/>
                <w:szCs w:val="21"/>
              </w:rPr>
              <w:t> </w:t>
            </w:r>
            <w:r w:rsidRPr="00FF7683">
              <w:rPr>
                <w:i/>
                <w:szCs w:val="21"/>
              </w:rPr>
              <w:t> </w:t>
            </w:r>
            <w:r w:rsidRPr="00FF7683">
              <w:rPr>
                <w:i/>
                <w:szCs w:val="21"/>
              </w:rPr>
              <w:t> </w:t>
            </w:r>
            <w:r w:rsidRPr="00FF7683">
              <w:rPr>
                <w:i/>
                <w:szCs w:val="21"/>
              </w:rPr>
              <w:t> </w:t>
            </w:r>
            <w:r w:rsidRPr="00FF7683">
              <w:rPr>
                <w:i/>
                <w:szCs w:val="21"/>
              </w:rPr>
              <w:t> </w:t>
            </w:r>
            <w:r w:rsidRPr="00FF7683">
              <w:rPr>
                <w:szCs w:val="21"/>
              </w:rPr>
              <w:fldChar w:fldCharType="end"/>
            </w:r>
          </w:p>
          <w:p w14:paraId="1A185BD9" w14:textId="232395B3" w:rsidR="00F61C39" w:rsidRPr="00B703C6" w:rsidRDefault="00F61C39" w:rsidP="00F61C39">
            <w:pPr>
              <w:pStyle w:val="LAText"/>
              <w:shd w:val="clear" w:color="auto" w:fill="F2F2F2" w:themeFill="background1" w:themeFillShade="F2"/>
              <w:spacing w:before="0"/>
              <w:ind w:left="426" w:hanging="426"/>
              <w:rPr>
                <w:szCs w:val="21"/>
              </w:rPr>
            </w:pPr>
          </w:p>
        </w:tc>
      </w:tr>
    </w:tbl>
    <w:p w14:paraId="586F7C07" w14:textId="77777777" w:rsidR="00FD453E" w:rsidRPr="00FF7683" w:rsidRDefault="00FD453E" w:rsidP="00FD453E">
      <w:pPr>
        <w:spacing w:line="259" w:lineRule="auto"/>
        <w:rPr>
          <w:b/>
          <w:bCs/>
          <w:szCs w:val="21"/>
        </w:rPr>
      </w:pPr>
      <w:bookmarkStart w:id="5" w:name="_Hlk58582519"/>
      <w:bookmarkEnd w:id="2"/>
    </w:p>
    <w:p w14:paraId="5206322E" w14:textId="69C28118" w:rsidR="001B3178" w:rsidRDefault="001B3178" w:rsidP="001B3178">
      <w:pPr>
        <w:pStyle w:val="LAEbene2"/>
      </w:pPr>
      <w:r>
        <w:t xml:space="preserve">Eigenerklärung über die Trägerzulassung </w:t>
      </w:r>
      <w:r w:rsidR="00F5272F" w:rsidRPr="00177FEF">
        <w:t>gemäß</w:t>
      </w:r>
      <w:r w:rsidRPr="00177FEF">
        <w:t xml:space="preserve"> §§ 176 Absatz 1 und 178 SGB III</w:t>
      </w:r>
    </w:p>
    <w:p w14:paraId="52BFDD76" w14:textId="3407BA11" w:rsidR="001B3178" w:rsidRDefault="001B3178" w:rsidP="001B3178">
      <w:pPr>
        <w:pStyle w:val="LAText1"/>
      </w:pPr>
      <w:r>
        <w:t xml:space="preserve">Der </w:t>
      </w:r>
      <w:r w:rsidRPr="006734FE">
        <w:t xml:space="preserve">Bieter/der Bietergemeinschaft </w:t>
      </w:r>
      <w:r>
        <w:t xml:space="preserve">ist verpflichtet, mit dem Angebot eine Eigenerklärung </w:t>
      </w:r>
      <w:r w:rsidRPr="006734FE">
        <w:t>über</w:t>
      </w:r>
      <w:r>
        <w:t xml:space="preserve"> das Vorliegen einer </w:t>
      </w:r>
      <w:r w:rsidRPr="00177FEF">
        <w:t>gemäß §§ 176 I, 178 SGB III</w:t>
      </w:r>
      <w:r>
        <w:t xml:space="preserve"> </w:t>
      </w:r>
      <w:r w:rsidRPr="00957F5F">
        <w:t>erforderliche Trägerzulassung bezogen auf den jeweiligen Fachbereich nach § 5 Absatz 1 der Akkreditierungs- und Zulassungsverordnung Arbeitsförderung (AZAV)</w:t>
      </w:r>
      <w:r>
        <w:t xml:space="preserve"> vorzulegen und auf Aufforderung des Auftraggebers eine Kopie des entsprechenden Zertifikats </w:t>
      </w:r>
      <w:r w:rsidRPr="00957F5F">
        <w:t>nebst aktueller Anlage gemäß § 5 Absatz 6 AZAV</w:t>
      </w:r>
      <w:r>
        <w:t xml:space="preserve"> innerhalb der gesetzten angemessenen Frist vorzulegen.</w:t>
      </w:r>
    </w:p>
    <w:p w14:paraId="259FCE09" w14:textId="77777777" w:rsidR="001B3178" w:rsidRDefault="001B3178" w:rsidP="001B3178">
      <w:pPr>
        <w:pStyle w:val="LAText1"/>
      </w:pPr>
      <w:r w:rsidRPr="00622560">
        <w:t>Die Regelungen zur Zulassung gelten über § 16 SGB II für die SGB-III-Leistungen, die im Rechtskreis SGB II Anwendung finden. Sie gelten dagegen nicht für die originär im SGB II geregelten Leistungen, soweit dies nicht ausdrücklich anders bestimmt wurde (§§ 16h Absatz 4, 16k Absatz 5 SGB II).</w:t>
      </w:r>
    </w:p>
    <w:p w14:paraId="0BB11433" w14:textId="51963BED" w:rsidR="001B3178" w:rsidRDefault="001B3178" w:rsidP="001B3178">
      <w:pPr>
        <w:pStyle w:val="LAText1"/>
      </w:pPr>
      <w:r>
        <w:t xml:space="preserve">Der Bieter/Die Bietergemeinschaft kann zur Erfüllung dieses Eignungskriteriums </w:t>
      </w:r>
      <w:r w:rsidRPr="00F35A7C">
        <w:t>ganz oder zum Teil</w:t>
      </w:r>
      <w:r w:rsidRPr="00F77103">
        <w:t xml:space="preserve"> die</w:t>
      </w:r>
      <w:r>
        <w:t xml:space="preserve"> Kapazitäten anderer Unternehmen in Anspruch nehmen. </w:t>
      </w:r>
      <w:r w:rsidRPr="00F35A7C">
        <w:t xml:space="preserve">Soweit das eignungsverleihende Unternehmen </w:t>
      </w:r>
      <w:r>
        <w:t xml:space="preserve">dem Bieter/der Bietergemeinschaft </w:t>
      </w:r>
      <w:r w:rsidRPr="00F35A7C">
        <w:t xml:space="preserve">zur Erfüllung dieses Eignungskriteriums seine Kapazitäten zur Verfügung stellt, hat </w:t>
      </w:r>
      <w:r>
        <w:t xml:space="preserve">es nachfolgend eine </w:t>
      </w:r>
      <w:r w:rsidRPr="002B0F76">
        <w:rPr>
          <w:rFonts w:cs="Arial"/>
        </w:rPr>
        <w:t>Eigenerklärung über</w:t>
      </w:r>
      <w:r w:rsidRPr="001B3178">
        <w:t xml:space="preserve"> </w:t>
      </w:r>
      <w:r>
        <w:t xml:space="preserve">das Vorliegen einer </w:t>
      </w:r>
      <w:r w:rsidRPr="00177FEF">
        <w:t>gemäß §§ 176 I, 178 SGB III</w:t>
      </w:r>
      <w:r>
        <w:t xml:space="preserve"> </w:t>
      </w:r>
      <w:r w:rsidRPr="00957F5F">
        <w:t>erforderliche Trägerzulassung bezogen auf den jeweiligen Fachbereich nach § 5 Absatz 1 der Akkreditierungs- und Zulassungsverordnung Arbeitsförderung (AZAV)</w:t>
      </w:r>
      <w:r>
        <w:t xml:space="preserve"> und </w:t>
      </w:r>
      <w:r w:rsidR="002966DD">
        <w:t xml:space="preserve">auf Aufforderung des Auftraggebers innerhalb der gesetzten angemessenen Frist </w:t>
      </w:r>
      <w:r>
        <w:t xml:space="preserve">eine Kopie des entsprechenden Zertifikats </w:t>
      </w:r>
      <w:r w:rsidRPr="00957F5F">
        <w:t>nebst aktueller Anlage gemäß § 5 Absatz 6 AZAV</w:t>
      </w:r>
      <w:r>
        <w:t xml:space="preserve"> </w:t>
      </w:r>
      <w:r w:rsidR="00F5272F">
        <w:t>abzugeben:</w:t>
      </w:r>
    </w:p>
    <w:p w14:paraId="7EB004C2" w14:textId="77777777" w:rsidR="001B3178" w:rsidRDefault="00B25AFD" w:rsidP="001B3178">
      <w:pPr>
        <w:pStyle w:val="LAText1"/>
        <w:pBdr>
          <w:top w:val="single" w:sz="4" w:space="1" w:color="auto"/>
          <w:left w:val="single" w:sz="4" w:space="4" w:color="auto"/>
          <w:bottom w:val="single" w:sz="4" w:space="1" w:color="auto"/>
          <w:right w:val="single" w:sz="4" w:space="4" w:color="auto"/>
        </w:pBdr>
        <w:shd w:val="clear" w:color="auto" w:fill="F2F2F2" w:themeFill="background1" w:themeFillShade="F2"/>
        <w:ind w:left="1134" w:hanging="425"/>
      </w:pPr>
      <w:sdt>
        <w:sdtPr>
          <w:rPr>
            <w:szCs w:val="21"/>
          </w:rPr>
          <w:id w:val="-886722746"/>
          <w14:checkbox>
            <w14:checked w14:val="0"/>
            <w14:checkedState w14:val="2612" w14:font="MS Gothic"/>
            <w14:uncheckedState w14:val="2610" w14:font="MS Gothic"/>
          </w14:checkbox>
        </w:sdtPr>
        <w:sdtEndPr/>
        <w:sdtContent>
          <w:r w:rsidR="001B3178" w:rsidRPr="009014DC">
            <w:rPr>
              <w:rFonts w:ascii="Segoe UI Symbol" w:hAnsi="Segoe UI Symbol" w:cs="Segoe UI Symbol"/>
              <w:szCs w:val="21"/>
            </w:rPr>
            <w:t>☐</w:t>
          </w:r>
        </w:sdtContent>
      </w:sdt>
      <w:r w:rsidR="001B3178" w:rsidRPr="00177FEF">
        <w:t xml:space="preserve"> </w:t>
      </w:r>
      <w:r w:rsidR="001B3178">
        <w:tab/>
      </w:r>
      <w:r w:rsidR="001B3178" w:rsidRPr="00177FEF">
        <w:t xml:space="preserve">Ich/wir erkläre(n), dass ich/wir </w:t>
      </w:r>
      <w:r w:rsidR="001B3178" w:rsidRPr="00957F5F">
        <w:t>über die gemäß §§ 176 Absatz 1 und 178 SGB III erforderliche Trägerzulassung bezogen auf den jeweiligen Fachbereich nach § 5 Absatz 1 der Akkreditierungs- und Zulassungsverordnung Arbeitsförderung (AZAV) verfüge</w:t>
      </w:r>
      <w:r w:rsidR="001B3178">
        <w:t xml:space="preserve"> oder spätestens zum Beginn der Vertragslaufzeit verfügen werde(n)</w:t>
      </w:r>
      <w:r w:rsidR="001B3178" w:rsidRPr="00957F5F">
        <w:t xml:space="preserve">. </w:t>
      </w:r>
    </w:p>
    <w:p w14:paraId="41B39058" w14:textId="77777777" w:rsidR="001B3178" w:rsidRDefault="001B3178" w:rsidP="001B3178">
      <w:pPr>
        <w:pStyle w:val="LAText1"/>
        <w:pBdr>
          <w:top w:val="single" w:sz="4" w:space="1" w:color="auto"/>
          <w:left w:val="single" w:sz="4" w:space="4" w:color="auto"/>
          <w:bottom w:val="single" w:sz="4" w:space="1" w:color="auto"/>
          <w:right w:val="single" w:sz="4" w:space="4" w:color="auto"/>
        </w:pBdr>
        <w:shd w:val="clear" w:color="auto" w:fill="F2F2F2" w:themeFill="background1" w:themeFillShade="F2"/>
        <w:ind w:left="1134" w:hanging="425"/>
      </w:pPr>
      <w:r>
        <w:tab/>
      </w:r>
      <w:r w:rsidRPr="00957F5F">
        <w:t>Ich</w:t>
      </w:r>
      <w:r>
        <w:t>/wir</w:t>
      </w:r>
      <w:r w:rsidRPr="00957F5F">
        <w:t xml:space="preserve"> verpflichte</w:t>
      </w:r>
      <w:r>
        <w:t>(n)</w:t>
      </w:r>
      <w:r w:rsidRPr="00957F5F">
        <w:t xml:space="preserve"> mich</w:t>
      </w:r>
      <w:r>
        <w:t>/uns</w:t>
      </w:r>
      <w:r w:rsidRPr="00957F5F">
        <w:t xml:space="preserve">, auf Anforderung </w:t>
      </w:r>
      <w:r>
        <w:t>des Auftraggebers</w:t>
      </w:r>
      <w:r w:rsidRPr="00957F5F">
        <w:t xml:space="preserve"> innerhalb der mir gesetzten angemessenen Frist eine Kopie des entsprechenden Zertifikats nebst aktueller Anlage gemäß § 5 Absatz 6 AZAV vorzulegen. </w:t>
      </w:r>
    </w:p>
    <w:p w14:paraId="4040F835" w14:textId="4D44D8EA" w:rsidR="00FD453E" w:rsidRPr="00FF7683" w:rsidRDefault="00F2454D" w:rsidP="00202F65">
      <w:pPr>
        <w:pStyle w:val="LAEbene2"/>
      </w:pPr>
      <w:r>
        <w:t>Eigenerkläru</w:t>
      </w:r>
      <w:r w:rsidR="001B3178">
        <w:t>n</w:t>
      </w:r>
      <w:r>
        <w:t xml:space="preserve">g zum </w:t>
      </w:r>
      <w:r w:rsidR="00FD453E" w:rsidRPr="00FF7683">
        <w:t xml:space="preserve">Gesamtumsatz </w:t>
      </w:r>
    </w:p>
    <w:p w14:paraId="3B9848D0" w14:textId="58245749" w:rsidR="00700578" w:rsidRDefault="00700578" w:rsidP="00700578">
      <w:pPr>
        <w:pStyle w:val="LAText1"/>
      </w:pPr>
      <w:r>
        <w:t xml:space="preserve">Der Bieter/Die Bietergemeinschaft ist verpflichtet, mit dem Angebot eine Eigenerklärung </w:t>
      </w:r>
      <w:r w:rsidRPr="00F35A7C">
        <w:t xml:space="preserve">über den Gesamtumsatz </w:t>
      </w:r>
      <w:r w:rsidR="00FC73AA" w:rsidRPr="006734FE">
        <w:t xml:space="preserve">und den Umsatz im Tätigkeitsbereich des Auftrages (individuelle betreuende Gesundheitsmaßnahmen nach § 16 Abs. 1 SGB II i.V.m. § 45 Abs. 1 Nr. 1 S. 1 SGB III) </w:t>
      </w:r>
      <w:r w:rsidR="00FC73AA" w:rsidRPr="00F35A7C">
        <w:t xml:space="preserve">des </w:t>
      </w:r>
      <w:r w:rsidR="00FC73AA">
        <w:t>Bieters/der Mitglieder der Bietergemeinschaft</w:t>
      </w:r>
      <w:r w:rsidR="00FC73AA" w:rsidRPr="006734FE">
        <w:t xml:space="preserve"> jeweils bezogen auf die letzten drei (3) abgeschlossenen Geschäftsjahre</w:t>
      </w:r>
      <w:r w:rsidR="00FC73AA">
        <w:t>, j</w:t>
      </w:r>
      <w:r w:rsidR="00FC73AA" w:rsidRPr="006734FE">
        <w:t>eweils in EUR netto</w:t>
      </w:r>
      <w:r>
        <w:t xml:space="preserve">, abzugeben. </w:t>
      </w:r>
    </w:p>
    <w:p w14:paraId="397B451F" w14:textId="77777777" w:rsidR="00FC73AA" w:rsidRDefault="00FC73AA" w:rsidP="00FC73AA">
      <w:pPr>
        <w:pStyle w:val="LAText1"/>
      </w:pPr>
      <w:r w:rsidRPr="006734FE">
        <w:lastRenderedPageBreak/>
        <w:fldChar w:fldCharType="begin"/>
      </w:r>
      <w:r w:rsidRPr="006734FE">
        <w:instrText>LL_ID:wsXzPT72uEJTgnsky</w:instrText>
      </w:r>
      <w:r w:rsidRPr="006734FE">
        <w:fldChar w:fldCharType="separate"/>
      </w:r>
      <w:r w:rsidRPr="006734FE">
        <w:fldChar w:fldCharType="end"/>
      </w:r>
      <w:r w:rsidRPr="006734FE">
        <w:t>Sollte der tätigkeitsbezogene Umsatz nicht genau ermittelt werden können, ist jeweils ein tätigkeitsbezogener Umsatz anzugeben, der in dem betreffenden Geschäftsjahr mindestens erzielt worden ist. Der Wert ist dann entsprechend zu kennzeichnen.</w:t>
      </w:r>
    </w:p>
    <w:p w14:paraId="782EF9D8" w14:textId="77777777" w:rsidR="00724C61" w:rsidRPr="00CD269C" w:rsidRDefault="00724C61" w:rsidP="00724C61">
      <w:pPr>
        <w:pStyle w:val="LAText1"/>
        <w:rPr>
          <w:b/>
          <w:u w:val="single"/>
        </w:rPr>
      </w:pPr>
      <w:r w:rsidRPr="00CD269C">
        <w:rPr>
          <w:b/>
          <w:u w:val="single"/>
        </w:rPr>
        <w:t>Mindestanforderung an den Gesamtumsatz:</w:t>
      </w:r>
    </w:p>
    <w:p w14:paraId="22326493" w14:textId="3D33DC23" w:rsidR="00724C61" w:rsidRPr="006734FE" w:rsidRDefault="00724C61" w:rsidP="00724C61">
      <w:pPr>
        <w:pStyle w:val="LAText1"/>
      </w:pPr>
      <w:r>
        <w:rPr>
          <w:b/>
        </w:rPr>
        <w:t xml:space="preserve">Der Bieter/die Mitglieder der Bietergemeinschaft muss/müssen in den letzten drei (3) abgeschlossenen Geschäftsjahren in jedem Geschäftsjahr einen Gesamtumsatz von </w:t>
      </w:r>
      <w:r w:rsidRPr="007605BA">
        <w:rPr>
          <w:b/>
        </w:rPr>
        <w:t>mindestens 2,0 Mio. EUR erzielt</w:t>
      </w:r>
      <w:r>
        <w:rPr>
          <w:b/>
        </w:rPr>
        <w:t xml:space="preserve"> haben.</w:t>
      </w:r>
    </w:p>
    <w:p w14:paraId="5B517E68" w14:textId="37A2C253" w:rsidR="00700578" w:rsidRDefault="00700578" w:rsidP="00700578">
      <w:pPr>
        <w:pStyle w:val="LAText1"/>
        <w:rPr>
          <w:rFonts w:cs="Arial"/>
        </w:rPr>
      </w:pPr>
      <w:r>
        <w:t xml:space="preserve">Der Bieter/Die Bietergemeinschaft kann zur Erfüllung dieses Eignungskriteriums </w:t>
      </w:r>
      <w:r w:rsidRPr="00F35A7C">
        <w:t>ganz oder zum Teil</w:t>
      </w:r>
      <w:r w:rsidRPr="00F77103">
        <w:t xml:space="preserve"> die</w:t>
      </w:r>
      <w:r>
        <w:t xml:space="preserve"> Kapazitäten anderer Unternehmen in Anspruch nehmen. </w:t>
      </w:r>
      <w:r w:rsidRPr="00F35A7C">
        <w:t xml:space="preserve">Soweit das eignungsverleihende Unternehmen </w:t>
      </w:r>
      <w:r>
        <w:t xml:space="preserve">dem Bieter/der Bietergemeinschaft </w:t>
      </w:r>
      <w:r w:rsidRPr="00F35A7C">
        <w:t xml:space="preserve">zur Erfüllung dieses Eignungskriteriums seine Kapazitäten zur Verfügung stellt, hat </w:t>
      </w:r>
      <w:r>
        <w:t xml:space="preserve">es nachfolgend eine </w:t>
      </w:r>
      <w:r w:rsidRPr="002B0F76">
        <w:rPr>
          <w:rFonts w:cs="Arial"/>
        </w:rPr>
        <w:t xml:space="preserve">Eigenerklärung über </w:t>
      </w:r>
      <w:r>
        <w:rPr>
          <w:rFonts w:cs="Arial"/>
        </w:rPr>
        <w:t>seinen</w:t>
      </w:r>
      <w:r w:rsidRPr="002B0F76">
        <w:rPr>
          <w:rFonts w:cs="Arial"/>
        </w:rPr>
        <w:t xml:space="preserve"> Gesamtumsatz</w:t>
      </w:r>
      <w:r>
        <w:rPr>
          <w:rFonts w:cs="Arial"/>
        </w:rPr>
        <w:t xml:space="preserve"> </w:t>
      </w:r>
      <w:r w:rsidR="00FC73AA" w:rsidRPr="006734FE">
        <w:t xml:space="preserve">und den Umsatz im Tätigkeitsbereich des Auftrages (individuelle betreuende Gesundheitsmaßnahmen nach § 16 Abs. 1 SGB II i.V.m. § 45 Abs. 1 Nr. 1 S. 1 SGB III) </w:t>
      </w:r>
      <w:r w:rsidR="00FC73AA">
        <w:t>jeweils in den</w:t>
      </w:r>
      <w:r w:rsidRPr="002B0F76">
        <w:rPr>
          <w:rFonts w:cs="Arial"/>
        </w:rPr>
        <w:t xml:space="preserve"> </w:t>
      </w:r>
      <w:bookmarkStart w:id="6" w:name="_Hlk72231178"/>
      <w:r w:rsidRPr="002B0F76">
        <w:rPr>
          <w:rFonts w:cs="Arial"/>
        </w:rPr>
        <w:t>letzten drei (3) abgeschlossenen Geschäftsjahre</w:t>
      </w:r>
      <w:bookmarkEnd w:id="6"/>
      <w:r w:rsidRPr="002B0F76">
        <w:rPr>
          <w:rFonts w:cs="Arial"/>
        </w:rPr>
        <w:t>, jeweils in EUR netto</w:t>
      </w:r>
      <w:r>
        <w:rPr>
          <w:rFonts w:cs="Arial"/>
        </w:rPr>
        <w:t>, abzugeben: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ayout w:type="fixed"/>
        <w:tblLook w:val="04A0" w:firstRow="1" w:lastRow="0" w:firstColumn="1" w:lastColumn="0" w:noHBand="0" w:noVBand="1"/>
      </w:tblPr>
      <w:tblGrid>
        <w:gridCol w:w="1701"/>
        <w:gridCol w:w="2552"/>
        <w:gridCol w:w="4252"/>
      </w:tblGrid>
      <w:tr w:rsidR="00FC73AA" w:rsidRPr="009014DC" w14:paraId="734C392D" w14:textId="77777777" w:rsidTr="004E4F5D">
        <w:tc>
          <w:tcPr>
            <w:tcW w:w="8505" w:type="dxa"/>
            <w:gridSpan w:val="3"/>
            <w:shd w:val="clear" w:color="auto" w:fill="F2F2F2" w:themeFill="background1" w:themeFillShade="F2"/>
          </w:tcPr>
          <w:p w14:paraId="348BD3E1" w14:textId="77777777" w:rsidR="00FC73AA" w:rsidRPr="009014DC" w:rsidRDefault="00FC73AA" w:rsidP="004E4F5D">
            <w:pPr>
              <w:pStyle w:val="LAText"/>
              <w:rPr>
                <w:szCs w:val="21"/>
              </w:rPr>
            </w:pPr>
            <w:r w:rsidRPr="007F029D">
              <w:rPr>
                <w:szCs w:val="21"/>
              </w:rPr>
              <w:t xml:space="preserve">Ich/wir erkläre(n), dass ich/wir folgenden Gesamtumsatz und folgenden Umsatz im Tätigkeitsbereich des Auftrages (individuelle betreuende Gesundheitsmaßnahmen nach § 16 Abs. 1 SGB II i.V.m. § 45 Abs. 1 Nr. 1 S. 1 SGB III) jeweils </w:t>
            </w:r>
            <w:r>
              <w:rPr>
                <w:szCs w:val="21"/>
              </w:rPr>
              <w:t>in den</w:t>
            </w:r>
            <w:r w:rsidRPr="007F029D">
              <w:rPr>
                <w:szCs w:val="21"/>
              </w:rPr>
              <w:t xml:space="preserve"> letzten drei (3) abgeschlossenen Geschäftsjahre</w:t>
            </w:r>
            <w:r>
              <w:rPr>
                <w:szCs w:val="21"/>
              </w:rPr>
              <w:t>n</w:t>
            </w:r>
            <w:r w:rsidRPr="007F029D">
              <w:rPr>
                <w:szCs w:val="21"/>
              </w:rPr>
              <w:t>, jeweils in EUR netto, erzielt habe/haben:</w:t>
            </w:r>
          </w:p>
        </w:tc>
      </w:tr>
      <w:tr w:rsidR="00FC73AA" w:rsidRPr="009014DC" w14:paraId="3A659A43" w14:textId="77777777" w:rsidTr="004E4F5D">
        <w:tc>
          <w:tcPr>
            <w:tcW w:w="1701" w:type="dxa"/>
            <w:shd w:val="clear" w:color="auto" w:fill="F2F2F2" w:themeFill="background1" w:themeFillShade="F2"/>
            <w:vAlign w:val="center"/>
          </w:tcPr>
          <w:p w14:paraId="4E3A5667" w14:textId="77777777" w:rsidR="00FC73AA" w:rsidRPr="009014DC" w:rsidRDefault="00FC73AA" w:rsidP="004E4F5D">
            <w:pPr>
              <w:pStyle w:val="LAText"/>
              <w:jc w:val="center"/>
              <w:rPr>
                <w:szCs w:val="21"/>
              </w:rPr>
            </w:pPr>
            <w:r w:rsidRPr="009014DC">
              <w:rPr>
                <w:szCs w:val="21"/>
              </w:rPr>
              <w:t>Geschäftsjahr</w:t>
            </w:r>
          </w:p>
        </w:tc>
        <w:tc>
          <w:tcPr>
            <w:tcW w:w="2552" w:type="dxa"/>
            <w:shd w:val="clear" w:color="auto" w:fill="F2F2F2" w:themeFill="background1" w:themeFillShade="F2"/>
            <w:vAlign w:val="center"/>
          </w:tcPr>
          <w:p w14:paraId="2F118C5A" w14:textId="77777777" w:rsidR="00FC73AA" w:rsidRPr="009014DC" w:rsidRDefault="00FC73AA" w:rsidP="004E4F5D">
            <w:pPr>
              <w:pStyle w:val="LAText"/>
              <w:jc w:val="center"/>
              <w:rPr>
                <w:szCs w:val="21"/>
              </w:rPr>
            </w:pPr>
            <w:r w:rsidRPr="009014DC">
              <w:rPr>
                <w:szCs w:val="21"/>
              </w:rPr>
              <w:t>Gesamtumsatz</w:t>
            </w:r>
          </w:p>
        </w:tc>
        <w:tc>
          <w:tcPr>
            <w:tcW w:w="4252" w:type="dxa"/>
            <w:shd w:val="clear" w:color="auto" w:fill="F2F2F2" w:themeFill="background1" w:themeFillShade="F2"/>
          </w:tcPr>
          <w:p w14:paraId="4F4237DB" w14:textId="77777777" w:rsidR="00FC73AA" w:rsidRPr="009014DC" w:rsidRDefault="00FC73AA" w:rsidP="004E4F5D">
            <w:pPr>
              <w:pStyle w:val="LAText"/>
              <w:jc w:val="center"/>
              <w:rPr>
                <w:szCs w:val="21"/>
              </w:rPr>
            </w:pPr>
            <w:r w:rsidRPr="007F029D">
              <w:rPr>
                <w:szCs w:val="21"/>
              </w:rPr>
              <w:t>Umsatz im Tätigkeitsbereich des Auftrages (individuelle betreuende Gesundheitsmaßnahmen nach § 16 Abs. 1 SGB II i.V.m. § 45 Abs. 1 Nr. 1 S. 1 SGB III)</w:t>
            </w:r>
          </w:p>
        </w:tc>
      </w:tr>
      <w:tr w:rsidR="00FC73AA" w:rsidRPr="009014DC" w14:paraId="113BE832" w14:textId="77777777" w:rsidTr="004E4F5D">
        <w:tc>
          <w:tcPr>
            <w:tcW w:w="1701" w:type="dxa"/>
            <w:shd w:val="clear" w:color="auto" w:fill="F2F2F2" w:themeFill="background1" w:themeFillShade="F2"/>
          </w:tcPr>
          <w:p w14:paraId="66DBBDAD" w14:textId="77777777" w:rsidR="00FC73AA" w:rsidRPr="009014DC" w:rsidRDefault="00FC73AA" w:rsidP="004E4F5D">
            <w:pPr>
              <w:pStyle w:val="LAText"/>
              <w:jc w:val="center"/>
              <w:rPr>
                <w:iCs/>
                <w:szCs w:val="21"/>
              </w:rPr>
            </w:pPr>
            <w:r w:rsidRPr="009014DC">
              <w:rPr>
                <w:i/>
                <w:szCs w:val="21"/>
              </w:rPr>
              <w:fldChar w:fldCharType="begin">
                <w:ffData>
                  <w:name w:val="Text42"/>
                  <w:enabled/>
                  <w:calcOnExit/>
                  <w:textInput>
                    <w:default w:val="Geschäftsjahr"/>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Geschäftsjahr</w:t>
            </w:r>
            <w:r w:rsidRPr="009014DC">
              <w:rPr>
                <w:szCs w:val="21"/>
              </w:rPr>
              <w:fldChar w:fldCharType="end"/>
            </w:r>
          </w:p>
        </w:tc>
        <w:tc>
          <w:tcPr>
            <w:tcW w:w="2552" w:type="dxa"/>
            <w:shd w:val="clear" w:color="auto" w:fill="F2F2F2" w:themeFill="background1" w:themeFillShade="F2"/>
          </w:tcPr>
          <w:p w14:paraId="17087EAD" w14:textId="77777777" w:rsidR="00FC73AA" w:rsidRPr="009014DC" w:rsidRDefault="00FC73AA" w:rsidP="004E4F5D">
            <w:pPr>
              <w:pStyle w:val="LAText"/>
              <w:jc w:val="center"/>
              <w:rPr>
                <w:szCs w:val="21"/>
              </w:rPr>
            </w:pPr>
            <w:r w:rsidRPr="009014DC">
              <w:rPr>
                <w:i/>
                <w:szCs w:val="21"/>
              </w:rPr>
              <w:fldChar w:fldCharType="begin">
                <w:ffData>
                  <w:name w:val="Text42"/>
                  <w:enabled/>
                  <w:calcOnExit/>
                  <w:textInput>
                    <w:default w:val="Betrag"/>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Betrag</w:t>
            </w:r>
            <w:r w:rsidRPr="009014DC">
              <w:rPr>
                <w:szCs w:val="21"/>
              </w:rPr>
              <w:fldChar w:fldCharType="end"/>
            </w:r>
            <w:r w:rsidRPr="009014DC">
              <w:rPr>
                <w:szCs w:val="21"/>
              </w:rPr>
              <w:t xml:space="preserve"> EUR netto</w:t>
            </w:r>
          </w:p>
        </w:tc>
        <w:tc>
          <w:tcPr>
            <w:tcW w:w="4252" w:type="dxa"/>
            <w:shd w:val="clear" w:color="auto" w:fill="F2F2F2" w:themeFill="background1" w:themeFillShade="F2"/>
          </w:tcPr>
          <w:p w14:paraId="3BF06ABF" w14:textId="77777777" w:rsidR="00FC73AA" w:rsidRPr="009014DC" w:rsidRDefault="00FC73AA" w:rsidP="004E4F5D">
            <w:pPr>
              <w:pStyle w:val="LAText"/>
              <w:jc w:val="center"/>
              <w:rPr>
                <w:i/>
                <w:szCs w:val="21"/>
              </w:rPr>
            </w:pPr>
            <w:r w:rsidRPr="009014DC">
              <w:rPr>
                <w:i/>
                <w:szCs w:val="21"/>
              </w:rPr>
              <w:fldChar w:fldCharType="begin">
                <w:ffData>
                  <w:name w:val="Text42"/>
                  <w:enabled/>
                  <w:calcOnExit/>
                  <w:textInput>
                    <w:default w:val="Betrag"/>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Betrag</w:t>
            </w:r>
            <w:r w:rsidRPr="009014DC">
              <w:rPr>
                <w:szCs w:val="21"/>
              </w:rPr>
              <w:fldChar w:fldCharType="end"/>
            </w:r>
            <w:r w:rsidRPr="009014DC">
              <w:rPr>
                <w:szCs w:val="21"/>
              </w:rPr>
              <w:t xml:space="preserve"> EUR netto</w:t>
            </w:r>
          </w:p>
        </w:tc>
      </w:tr>
      <w:tr w:rsidR="00FC73AA" w:rsidRPr="009014DC" w14:paraId="350B0F53" w14:textId="77777777" w:rsidTr="004E4F5D">
        <w:tc>
          <w:tcPr>
            <w:tcW w:w="1701" w:type="dxa"/>
            <w:shd w:val="clear" w:color="auto" w:fill="F2F2F2" w:themeFill="background1" w:themeFillShade="F2"/>
          </w:tcPr>
          <w:p w14:paraId="42479297" w14:textId="77777777" w:rsidR="00FC73AA" w:rsidRPr="009014DC" w:rsidRDefault="00FC73AA" w:rsidP="004E4F5D">
            <w:pPr>
              <w:pStyle w:val="LAText"/>
              <w:jc w:val="center"/>
              <w:rPr>
                <w:iCs/>
                <w:szCs w:val="21"/>
              </w:rPr>
            </w:pPr>
            <w:r w:rsidRPr="009014DC">
              <w:rPr>
                <w:i/>
                <w:szCs w:val="21"/>
              </w:rPr>
              <w:fldChar w:fldCharType="begin">
                <w:ffData>
                  <w:name w:val=""/>
                  <w:enabled/>
                  <w:calcOnExit/>
                  <w:textInput>
                    <w:default w:val="Geschäftsjahr"/>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Geschäftsjahr</w:t>
            </w:r>
            <w:r w:rsidRPr="009014DC">
              <w:rPr>
                <w:szCs w:val="21"/>
              </w:rPr>
              <w:fldChar w:fldCharType="end"/>
            </w:r>
          </w:p>
        </w:tc>
        <w:tc>
          <w:tcPr>
            <w:tcW w:w="2552" w:type="dxa"/>
            <w:shd w:val="clear" w:color="auto" w:fill="F2F2F2" w:themeFill="background1" w:themeFillShade="F2"/>
          </w:tcPr>
          <w:p w14:paraId="4ECF8F2F" w14:textId="77777777" w:rsidR="00FC73AA" w:rsidRPr="009014DC" w:rsidRDefault="00FC73AA" w:rsidP="004E4F5D">
            <w:pPr>
              <w:pStyle w:val="LAText"/>
              <w:jc w:val="center"/>
              <w:rPr>
                <w:szCs w:val="21"/>
              </w:rPr>
            </w:pPr>
            <w:r w:rsidRPr="009014DC">
              <w:rPr>
                <w:i/>
                <w:szCs w:val="21"/>
              </w:rPr>
              <w:fldChar w:fldCharType="begin">
                <w:ffData>
                  <w:name w:val="Text42"/>
                  <w:enabled/>
                  <w:calcOnExit/>
                  <w:textInput>
                    <w:default w:val="Betrag"/>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Betrag</w:t>
            </w:r>
            <w:r w:rsidRPr="009014DC">
              <w:rPr>
                <w:szCs w:val="21"/>
              </w:rPr>
              <w:fldChar w:fldCharType="end"/>
            </w:r>
            <w:r w:rsidRPr="009014DC">
              <w:rPr>
                <w:szCs w:val="21"/>
              </w:rPr>
              <w:t xml:space="preserve"> EUR netto</w:t>
            </w:r>
          </w:p>
        </w:tc>
        <w:tc>
          <w:tcPr>
            <w:tcW w:w="4252" w:type="dxa"/>
            <w:shd w:val="clear" w:color="auto" w:fill="F2F2F2" w:themeFill="background1" w:themeFillShade="F2"/>
          </w:tcPr>
          <w:p w14:paraId="0BB4E03C" w14:textId="77777777" w:rsidR="00FC73AA" w:rsidRPr="009014DC" w:rsidRDefault="00FC73AA" w:rsidP="004E4F5D">
            <w:pPr>
              <w:pStyle w:val="LAText"/>
              <w:jc w:val="center"/>
              <w:rPr>
                <w:i/>
                <w:szCs w:val="21"/>
              </w:rPr>
            </w:pPr>
            <w:r w:rsidRPr="009014DC">
              <w:rPr>
                <w:i/>
                <w:szCs w:val="21"/>
              </w:rPr>
              <w:fldChar w:fldCharType="begin">
                <w:ffData>
                  <w:name w:val="Text42"/>
                  <w:enabled/>
                  <w:calcOnExit/>
                  <w:textInput>
                    <w:default w:val="Betrag"/>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Betrag</w:t>
            </w:r>
            <w:r w:rsidRPr="009014DC">
              <w:rPr>
                <w:szCs w:val="21"/>
              </w:rPr>
              <w:fldChar w:fldCharType="end"/>
            </w:r>
            <w:r w:rsidRPr="009014DC">
              <w:rPr>
                <w:szCs w:val="21"/>
              </w:rPr>
              <w:t xml:space="preserve"> EUR netto</w:t>
            </w:r>
          </w:p>
        </w:tc>
      </w:tr>
      <w:tr w:rsidR="00FC73AA" w:rsidRPr="009014DC" w14:paraId="11BAB341" w14:textId="77777777" w:rsidTr="004E4F5D">
        <w:tc>
          <w:tcPr>
            <w:tcW w:w="1701" w:type="dxa"/>
            <w:shd w:val="clear" w:color="auto" w:fill="F2F2F2" w:themeFill="background1" w:themeFillShade="F2"/>
          </w:tcPr>
          <w:p w14:paraId="0457BF78" w14:textId="77777777" w:rsidR="00FC73AA" w:rsidRPr="009014DC" w:rsidRDefault="00FC73AA" w:rsidP="004E4F5D">
            <w:pPr>
              <w:pStyle w:val="LAText"/>
              <w:jc w:val="center"/>
              <w:rPr>
                <w:iCs/>
                <w:szCs w:val="21"/>
              </w:rPr>
            </w:pPr>
            <w:r w:rsidRPr="009014DC">
              <w:rPr>
                <w:i/>
                <w:szCs w:val="21"/>
              </w:rPr>
              <w:fldChar w:fldCharType="begin">
                <w:ffData>
                  <w:name w:val=""/>
                  <w:enabled/>
                  <w:calcOnExit/>
                  <w:textInput>
                    <w:default w:val="Geschäftsjahr"/>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Geschäftsjahr</w:t>
            </w:r>
            <w:r w:rsidRPr="009014DC">
              <w:rPr>
                <w:szCs w:val="21"/>
              </w:rPr>
              <w:fldChar w:fldCharType="end"/>
            </w:r>
          </w:p>
        </w:tc>
        <w:tc>
          <w:tcPr>
            <w:tcW w:w="2552" w:type="dxa"/>
            <w:shd w:val="clear" w:color="auto" w:fill="F2F2F2" w:themeFill="background1" w:themeFillShade="F2"/>
          </w:tcPr>
          <w:p w14:paraId="355909AE" w14:textId="77777777" w:rsidR="00FC73AA" w:rsidRPr="009014DC" w:rsidRDefault="00FC73AA" w:rsidP="004E4F5D">
            <w:pPr>
              <w:pStyle w:val="LAText"/>
              <w:jc w:val="center"/>
              <w:rPr>
                <w:szCs w:val="21"/>
              </w:rPr>
            </w:pPr>
            <w:r w:rsidRPr="009014DC">
              <w:rPr>
                <w:i/>
                <w:szCs w:val="21"/>
              </w:rPr>
              <w:fldChar w:fldCharType="begin">
                <w:ffData>
                  <w:name w:val=""/>
                  <w:enabled/>
                  <w:calcOnExit/>
                  <w:textInput>
                    <w:default w:val="Betrag"/>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Betrag</w:t>
            </w:r>
            <w:r w:rsidRPr="009014DC">
              <w:rPr>
                <w:szCs w:val="21"/>
              </w:rPr>
              <w:fldChar w:fldCharType="end"/>
            </w:r>
            <w:r w:rsidRPr="009014DC">
              <w:rPr>
                <w:szCs w:val="21"/>
              </w:rPr>
              <w:t xml:space="preserve"> EUR netto</w:t>
            </w:r>
          </w:p>
        </w:tc>
        <w:tc>
          <w:tcPr>
            <w:tcW w:w="4252" w:type="dxa"/>
            <w:shd w:val="clear" w:color="auto" w:fill="F2F2F2" w:themeFill="background1" w:themeFillShade="F2"/>
          </w:tcPr>
          <w:p w14:paraId="33D51CB2" w14:textId="77777777" w:rsidR="00FC73AA" w:rsidRPr="009014DC" w:rsidRDefault="00FC73AA" w:rsidP="004E4F5D">
            <w:pPr>
              <w:pStyle w:val="LAText"/>
              <w:jc w:val="center"/>
              <w:rPr>
                <w:i/>
                <w:szCs w:val="21"/>
              </w:rPr>
            </w:pPr>
            <w:r w:rsidRPr="009014DC">
              <w:rPr>
                <w:i/>
                <w:szCs w:val="21"/>
              </w:rPr>
              <w:fldChar w:fldCharType="begin">
                <w:ffData>
                  <w:name w:val="Text42"/>
                  <w:enabled/>
                  <w:calcOnExit/>
                  <w:textInput>
                    <w:default w:val="Betrag"/>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Betrag</w:t>
            </w:r>
            <w:r w:rsidRPr="009014DC">
              <w:rPr>
                <w:szCs w:val="21"/>
              </w:rPr>
              <w:fldChar w:fldCharType="end"/>
            </w:r>
            <w:r w:rsidRPr="009014DC">
              <w:rPr>
                <w:szCs w:val="21"/>
              </w:rPr>
              <w:t xml:space="preserve"> EUR netto</w:t>
            </w:r>
          </w:p>
        </w:tc>
      </w:tr>
    </w:tbl>
    <w:p w14:paraId="327595FA" w14:textId="6D315568" w:rsidR="00FD453E" w:rsidRPr="00FF7683" w:rsidRDefault="00FD453E" w:rsidP="00FD453E">
      <w:pPr>
        <w:spacing w:after="160" w:line="259" w:lineRule="auto"/>
        <w:rPr>
          <w:szCs w:val="21"/>
        </w:rPr>
      </w:pPr>
      <w:bookmarkStart w:id="7" w:name="_Hlk59092011"/>
      <w:bookmarkStart w:id="8" w:name="_Hlk41549533"/>
      <w:bookmarkEnd w:id="5"/>
    </w:p>
    <w:p w14:paraId="37CD22B6" w14:textId="77777777" w:rsidR="00B703C6" w:rsidRPr="00B703C6" w:rsidRDefault="00B703C6" w:rsidP="00202F65">
      <w:pPr>
        <w:pStyle w:val="LAEbene2"/>
      </w:pPr>
      <w:bookmarkStart w:id="9" w:name="_Hlk67522360"/>
      <w:r w:rsidRPr="00B703C6">
        <w:t>Eigenerklärung zur Betriebshaftpflichtversicherung</w:t>
      </w:r>
    </w:p>
    <w:p w14:paraId="09EDC731" w14:textId="686BD0B0" w:rsidR="00B703C6" w:rsidRPr="00B703C6" w:rsidRDefault="00700578" w:rsidP="00B703C6">
      <w:pPr>
        <w:pStyle w:val="LAText1"/>
      </w:pPr>
      <w:r>
        <w:t xml:space="preserve">Der Bieter/Die Bietergemeinschaft ist verpflichtet, mit dem Angebot eine Eigenerklärung einzureichen, dass er/sie </w:t>
      </w:r>
      <w:r w:rsidR="00B703C6" w:rsidRPr="00B703C6">
        <w:t>eine bestehende Betriebshaftpflichtversicherung</w:t>
      </w:r>
      <w:r>
        <w:t xml:space="preserve"> </w:t>
      </w:r>
    </w:p>
    <w:p w14:paraId="3E52744C" w14:textId="77777777" w:rsidR="00B703C6" w:rsidRPr="00B703C6" w:rsidRDefault="00B703C6" w:rsidP="00700578">
      <w:pPr>
        <w:pStyle w:val="LAAufz2"/>
        <w:tabs>
          <w:tab w:val="clear" w:pos="1559"/>
        </w:tabs>
        <w:ind w:left="993" w:hanging="426"/>
      </w:pPr>
      <w:r w:rsidRPr="00B703C6">
        <w:t xml:space="preserve">mit einer Deckungssumme von mindestens </w:t>
      </w:r>
    </w:p>
    <w:p w14:paraId="417BEC98" w14:textId="77777777" w:rsidR="00724C61" w:rsidRDefault="00724C61" w:rsidP="00724C61">
      <w:pPr>
        <w:pStyle w:val="LAAufz2"/>
      </w:pPr>
      <w:r>
        <w:t>5,0 Mio. EUR für Personenschäden,</w:t>
      </w:r>
    </w:p>
    <w:p w14:paraId="4A30502B" w14:textId="77777777" w:rsidR="00724C61" w:rsidRDefault="00724C61" w:rsidP="00724C61">
      <w:pPr>
        <w:pStyle w:val="LAAufz2"/>
      </w:pPr>
      <w:r>
        <w:t xml:space="preserve">2,0 Mio. EUR für Sachschäden, </w:t>
      </w:r>
    </w:p>
    <w:p w14:paraId="3A80705E" w14:textId="77777777" w:rsidR="00724C61" w:rsidRDefault="00724C61" w:rsidP="00724C61">
      <w:pPr>
        <w:pStyle w:val="LAAufz2"/>
      </w:pPr>
      <w:r>
        <w:lastRenderedPageBreak/>
        <w:t xml:space="preserve">3,0 Mio. EUR für Vermögensschäden aufgrund der Verletzung von anwendbaren Datenschutzgesetzen, </w:t>
      </w:r>
    </w:p>
    <w:p w14:paraId="3978569C" w14:textId="77777777" w:rsidR="00724C61" w:rsidRDefault="00724C61" w:rsidP="00724C61">
      <w:pPr>
        <w:pStyle w:val="LAAufz2"/>
      </w:pPr>
      <w:r>
        <w:t>2,0 Mio. EUR für alle sonstigen Vermögensschäden</w:t>
      </w:r>
      <w:r w:rsidRPr="00B703C6">
        <w:t xml:space="preserve"> </w:t>
      </w:r>
    </w:p>
    <w:p w14:paraId="6EA63AFA" w14:textId="50A0876E" w:rsidR="00B703C6" w:rsidRPr="00B703C6" w:rsidRDefault="00B703C6" w:rsidP="00724C61">
      <w:pPr>
        <w:pStyle w:val="LAAufz2"/>
        <w:tabs>
          <w:tab w:val="clear" w:pos="1559"/>
        </w:tabs>
        <w:ind w:left="993" w:hanging="426"/>
      </w:pPr>
      <w:r w:rsidRPr="00B703C6">
        <w:t>wobei die Maximierung der Ersatzleistung mindestens das Zweifache der Deckungssumme pro Kalenderjahr beträgt,</w:t>
      </w:r>
    </w:p>
    <w:p w14:paraId="58208B69" w14:textId="076860E0" w:rsidR="00B703C6" w:rsidRPr="00B703C6" w:rsidRDefault="00B703C6" w:rsidP="00B703C6">
      <w:pPr>
        <w:pStyle w:val="LAText1"/>
      </w:pPr>
      <w:r w:rsidRPr="00B703C6">
        <w:t>bei einem in einem Mitgliedstaat der EU oder eines Vertragsstaates des Abkommens über den Europäischen Wirtschaftsraum zugelassenen Versicherungsunternehmen</w:t>
      </w:r>
      <w:r w:rsidR="00700578">
        <w:t xml:space="preserve"> unterhält.</w:t>
      </w:r>
    </w:p>
    <w:p w14:paraId="2109CBC5" w14:textId="147B134F" w:rsidR="00B703C6" w:rsidRPr="00724C61" w:rsidRDefault="00B703C6" w:rsidP="00724C61">
      <w:pPr>
        <w:pStyle w:val="LAText1"/>
      </w:pPr>
      <w:r w:rsidRPr="00B703C6">
        <w:t xml:space="preserve">Sollte der Bieter/die Mitglieder der Bietergemeinschaft nicht über eine Betriebshaftpflichtversicherung verfügen, welche die vorgenannten Voraussetzungen erfüllt, hat der Bieter/die Bietergemeinschaft zu erklären, dass er/sie eine Betriebshaftpflichtversicherung abschließen wird, welche alle vorgenannten Anforderungen erfüllt. </w:t>
      </w:r>
    </w:p>
    <w:p w14:paraId="0FDB1784" w14:textId="77777777" w:rsidR="00B703C6" w:rsidRDefault="00B703C6" w:rsidP="00B703C6">
      <w:pPr>
        <w:pStyle w:val="LAText1"/>
      </w:pPr>
      <w:r w:rsidRPr="00B703C6">
        <w:t>Im Auftragsfall muss dem Auftraggeber ein Nachweis über o.g. Versicherung innerhalb von 14 Tagen nach Zuschlagserteilung vorgelegt werden.</w:t>
      </w:r>
    </w:p>
    <w:p w14:paraId="33003325" w14:textId="3E493741" w:rsidR="00700578" w:rsidRDefault="00700578" w:rsidP="00700578">
      <w:pPr>
        <w:pStyle w:val="LAText1"/>
      </w:pPr>
      <w:r w:rsidRPr="00700578">
        <w:t xml:space="preserve">Der </w:t>
      </w:r>
      <w:r w:rsidR="00202F65">
        <w:t>Bieter</w:t>
      </w:r>
      <w:r w:rsidRPr="00700578">
        <w:t>/die B</w:t>
      </w:r>
      <w:r w:rsidR="00202F65">
        <w:t>ieter</w:t>
      </w:r>
      <w:r w:rsidRPr="00700578">
        <w:t xml:space="preserve">gemeinschaft kann zur Erfüllung dieses Eignungskriteriums ganz oder zum Teil die Kapazitäten anderer Unternehmen in Anspruch nehmen. Soweit das eignungsverleihende Unternehmen dem </w:t>
      </w:r>
      <w:r w:rsidR="00202F65">
        <w:t>Bieter</w:t>
      </w:r>
      <w:r w:rsidRPr="00700578">
        <w:t>/der B</w:t>
      </w:r>
      <w:r w:rsidR="00202F65">
        <w:t>ieter</w:t>
      </w:r>
      <w:r w:rsidRPr="00700578">
        <w:t xml:space="preserve">gemeinschaft zur Erfüllung dieses Eignungskriteriums seine Kapazitäten zur Verfügung stellt, hat es die nachfolgende Eigenerklärung abzugeben: </w:t>
      </w:r>
    </w:p>
    <w:p w14:paraId="6CB37E74" w14:textId="77777777" w:rsidR="00700578" w:rsidRPr="00700578" w:rsidRDefault="00700578" w:rsidP="00F61C39">
      <w:pPr>
        <w:pStyle w:val="LAText1"/>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9072"/>
      </w:tblGrid>
      <w:tr w:rsidR="00700578" w:rsidRPr="00E24006" w14:paraId="5F5E2DF8" w14:textId="77777777" w:rsidTr="00F61C39">
        <w:tc>
          <w:tcPr>
            <w:tcW w:w="9072" w:type="dxa"/>
          </w:tcPr>
          <w:p w14:paraId="0E345E45" w14:textId="77777777" w:rsidR="00700578" w:rsidRPr="00F61C39" w:rsidRDefault="00700578" w:rsidP="00F61C39">
            <w:pPr>
              <w:spacing w:line="312" w:lineRule="auto"/>
              <w:jc w:val="both"/>
              <w:rPr>
                <w:i/>
                <w:szCs w:val="21"/>
              </w:rPr>
            </w:pPr>
            <w:r w:rsidRPr="00F61C39">
              <w:rPr>
                <w:i/>
                <w:szCs w:val="21"/>
              </w:rPr>
              <w:t xml:space="preserve">Für den Fall, dass für die Erfüllung des Eignungskriteriums </w:t>
            </w:r>
            <w:r w:rsidRPr="00820B72">
              <w:rPr>
                <w:i/>
                <w:szCs w:val="21"/>
                <w:u w:val="single"/>
              </w:rPr>
              <w:t>vollständig</w:t>
            </w:r>
            <w:r w:rsidRPr="00F61C39">
              <w:rPr>
                <w:i/>
                <w:szCs w:val="21"/>
              </w:rPr>
              <w:t xml:space="preserve"> die Kapazitäten anderer Unternehmen in Anspruch genommen werden:</w:t>
            </w:r>
          </w:p>
          <w:p w14:paraId="0A112827" w14:textId="77777777" w:rsidR="00700578" w:rsidRPr="00F61C39" w:rsidRDefault="00700578" w:rsidP="00F61C39">
            <w:pPr>
              <w:spacing w:line="312" w:lineRule="auto"/>
              <w:jc w:val="both"/>
              <w:rPr>
                <w:i/>
                <w:szCs w:val="21"/>
              </w:rPr>
            </w:pPr>
          </w:p>
          <w:p w14:paraId="4F3E24A7" w14:textId="415DF3A8" w:rsidR="00700578" w:rsidRPr="00F61C39" w:rsidRDefault="00700578" w:rsidP="00F61C39">
            <w:pPr>
              <w:spacing w:line="312" w:lineRule="auto"/>
              <w:ind w:left="600" w:hanging="600"/>
              <w:jc w:val="both"/>
              <w:rPr>
                <w:szCs w:val="21"/>
              </w:rPr>
            </w:pPr>
            <w:r w:rsidRPr="00F61C39">
              <w:rPr>
                <w:szCs w:val="21"/>
              </w:rPr>
              <w:fldChar w:fldCharType="begin">
                <w:ffData>
                  <w:name w:val="Kontrollkästchen1"/>
                  <w:enabled/>
                  <w:calcOnExit w:val="0"/>
                  <w:checkBox>
                    <w:sizeAuto/>
                    <w:default w:val="0"/>
                    <w:checked w:val="0"/>
                  </w:checkBox>
                </w:ffData>
              </w:fldChar>
            </w:r>
            <w:r w:rsidRPr="00F61C39">
              <w:rPr>
                <w:szCs w:val="21"/>
              </w:rPr>
              <w:instrText xml:space="preserve"> FORMCHECKBOX </w:instrText>
            </w:r>
            <w:r w:rsidRPr="00F61C39">
              <w:rPr>
                <w:szCs w:val="21"/>
              </w:rPr>
            </w:r>
            <w:r w:rsidRPr="00F61C39">
              <w:rPr>
                <w:szCs w:val="21"/>
              </w:rPr>
              <w:fldChar w:fldCharType="separate"/>
            </w:r>
            <w:r w:rsidRPr="00F61C39">
              <w:rPr>
                <w:szCs w:val="21"/>
              </w:rPr>
              <w:fldChar w:fldCharType="end"/>
            </w:r>
            <w:r w:rsidRPr="00F61C39">
              <w:rPr>
                <w:szCs w:val="21"/>
              </w:rPr>
              <w:tab/>
              <w:t>Ich/Wir erkläre(n), dass ich/wir eine B</w:t>
            </w:r>
            <w:r w:rsidR="00C23C16">
              <w:rPr>
                <w:szCs w:val="21"/>
              </w:rPr>
              <w:t>etriebs</w:t>
            </w:r>
            <w:r w:rsidRPr="00F61C39">
              <w:rPr>
                <w:szCs w:val="21"/>
              </w:rPr>
              <w:t>haftpflichtversicherung</w:t>
            </w:r>
          </w:p>
          <w:p w14:paraId="1E10F542" w14:textId="77777777" w:rsidR="00700578" w:rsidRPr="00F61C39" w:rsidRDefault="00700578" w:rsidP="00F61C39">
            <w:pPr>
              <w:spacing w:line="312" w:lineRule="auto"/>
              <w:jc w:val="both"/>
              <w:rPr>
                <w:szCs w:val="21"/>
              </w:rPr>
            </w:pPr>
          </w:p>
          <w:p w14:paraId="0B9DAF9C" w14:textId="046F2172" w:rsidR="00700578" w:rsidRDefault="00700578" w:rsidP="00F61C39">
            <w:pPr>
              <w:pStyle w:val="LAListe2"/>
              <w:numPr>
                <w:ilvl w:val="0"/>
                <w:numId w:val="16"/>
              </w:numPr>
              <w:spacing w:before="0"/>
              <w:rPr>
                <w:szCs w:val="21"/>
              </w:rPr>
            </w:pPr>
            <w:r w:rsidRPr="00F61C39">
              <w:rPr>
                <w:szCs w:val="21"/>
              </w:rPr>
              <w:t xml:space="preserve">bei einem in einem Mitgliedstaat der EU oder eines Vertragsstaates des Abkommens über den Europäischen Wirtschaftsraum zugelassenen Versicherungsunternehmen </w:t>
            </w:r>
          </w:p>
          <w:p w14:paraId="381CE5F3" w14:textId="77777777" w:rsidR="00F61C39" w:rsidRPr="00F61C39" w:rsidRDefault="00F61C39" w:rsidP="00F61C39">
            <w:pPr>
              <w:pStyle w:val="LAListe2"/>
              <w:numPr>
                <w:ilvl w:val="0"/>
                <w:numId w:val="0"/>
              </w:numPr>
              <w:spacing w:before="0"/>
              <w:ind w:left="960"/>
              <w:rPr>
                <w:szCs w:val="21"/>
              </w:rPr>
            </w:pPr>
          </w:p>
          <w:p w14:paraId="1F7DED92" w14:textId="474C7C41" w:rsidR="00700578" w:rsidRDefault="00700578" w:rsidP="00F61C39">
            <w:pPr>
              <w:pStyle w:val="LAListe2"/>
              <w:numPr>
                <w:ilvl w:val="0"/>
                <w:numId w:val="16"/>
              </w:numPr>
              <w:spacing w:before="0"/>
              <w:rPr>
                <w:szCs w:val="21"/>
              </w:rPr>
            </w:pPr>
            <w:r w:rsidRPr="00F61C39">
              <w:rPr>
                <w:szCs w:val="21"/>
              </w:rPr>
              <w:t xml:space="preserve">mit einer Deckungssumme je Schadensfall von mindestens </w:t>
            </w:r>
          </w:p>
          <w:p w14:paraId="00E32124" w14:textId="77777777" w:rsidR="00724C61" w:rsidRPr="00724C61" w:rsidRDefault="00724C61" w:rsidP="00724C61">
            <w:pPr>
              <w:pStyle w:val="LAAufz2"/>
            </w:pPr>
            <w:r w:rsidRPr="00724C61">
              <w:t>5,0 Mio. EUR für Personenschäden,</w:t>
            </w:r>
          </w:p>
          <w:p w14:paraId="247B18DA" w14:textId="77777777" w:rsidR="00724C61" w:rsidRPr="00724C61" w:rsidRDefault="00724C61" w:rsidP="00724C61">
            <w:pPr>
              <w:pStyle w:val="LAAufz2"/>
            </w:pPr>
            <w:r w:rsidRPr="00724C61">
              <w:t xml:space="preserve">2,0 Mio. EUR für Sachschäden, </w:t>
            </w:r>
          </w:p>
          <w:p w14:paraId="21753492" w14:textId="77777777" w:rsidR="00724C61" w:rsidRPr="00724C61" w:rsidRDefault="00724C61" w:rsidP="00724C61">
            <w:pPr>
              <w:pStyle w:val="LAAufz2"/>
            </w:pPr>
            <w:r w:rsidRPr="00724C61">
              <w:t xml:space="preserve">3,0 Mio. EUR für Vermögensschäden aufgrund der Verletzung von anwendbaren Datenschutzgesetzen, </w:t>
            </w:r>
          </w:p>
          <w:p w14:paraId="7132C0DF" w14:textId="286E8E0F" w:rsidR="00F61C39" w:rsidRDefault="00724C61" w:rsidP="00724C61">
            <w:pPr>
              <w:pStyle w:val="LAAufz2"/>
            </w:pPr>
            <w:r w:rsidRPr="00724C61">
              <w:t>2,0 Mio. EUR für alle sonstigen Vermögensschäden</w:t>
            </w:r>
          </w:p>
          <w:p w14:paraId="4A7D51BF" w14:textId="77777777" w:rsidR="00724C61" w:rsidRPr="00F61C39" w:rsidRDefault="00724C61" w:rsidP="00724C61">
            <w:pPr>
              <w:pStyle w:val="LAAufz2"/>
              <w:numPr>
                <w:ilvl w:val="0"/>
                <w:numId w:val="0"/>
              </w:numPr>
              <w:ind w:left="1134"/>
            </w:pPr>
          </w:p>
          <w:p w14:paraId="4214A485" w14:textId="77777777" w:rsidR="00700578" w:rsidRPr="00F61C39" w:rsidRDefault="00700578" w:rsidP="00F61C39">
            <w:pPr>
              <w:pStyle w:val="LAListe2"/>
              <w:numPr>
                <w:ilvl w:val="0"/>
                <w:numId w:val="16"/>
              </w:numPr>
              <w:spacing w:before="0"/>
              <w:rPr>
                <w:szCs w:val="21"/>
              </w:rPr>
            </w:pPr>
            <w:r w:rsidRPr="00F61C39">
              <w:rPr>
                <w:szCs w:val="21"/>
              </w:rPr>
              <w:lastRenderedPageBreak/>
              <w:t>wobei die Maximierung der Ersatzleistung mindestens das Zweifache der jeweiligen Deckungssummen pro Kalenderjahr beträgt,</w:t>
            </w:r>
          </w:p>
          <w:p w14:paraId="2CF8667F" w14:textId="77777777" w:rsidR="00700578" w:rsidRPr="00F61C39" w:rsidRDefault="00700578" w:rsidP="00F61C39">
            <w:pPr>
              <w:spacing w:line="312" w:lineRule="auto"/>
              <w:jc w:val="both"/>
              <w:rPr>
                <w:szCs w:val="21"/>
              </w:rPr>
            </w:pPr>
          </w:p>
          <w:p w14:paraId="5080EA5B" w14:textId="77777777" w:rsidR="00700578" w:rsidRPr="00F61C39" w:rsidRDefault="00700578" w:rsidP="00F61C39">
            <w:pPr>
              <w:spacing w:line="312" w:lineRule="auto"/>
              <w:ind w:left="600"/>
              <w:jc w:val="both"/>
              <w:rPr>
                <w:szCs w:val="21"/>
              </w:rPr>
            </w:pPr>
            <w:r w:rsidRPr="00F61C39">
              <w:rPr>
                <w:szCs w:val="21"/>
              </w:rPr>
              <w:t>unterhalte(n) oder andernfalls im Auftragsfall abschließen werden. Im Auftragsfall werde ich/werden wir einen Nachweis über o.g. Versicherung innerhalb von 14 Tagen nach Zuschlagserteilung dem Auftraggeber vorlegen.</w:t>
            </w:r>
          </w:p>
          <w:p w14:paraId="7CAB8530" w14:textId="77777777" w:rsidR="00700578" w:rsidRPr="00F61C39" w:rsidRDefault="00700578" w:rsidP="00F61C39">
            <w:pPr>
              <w:spacing w:line="312" w:lineRule="auto"/>
              <w:jc w:val="both"/>
              <w:rPr>
                <w:szCs w:val="21"/>
              </w:rPr>
            </w:pPr>
          </w:p>
          <w:p w14:paraId="5B21845D" w14:textId="658A198F" w:rsidR="00700578" w:rsidRPr="00F61C39" w:rsidRDefault="00820B72" w:rsidP="00820B72">
            <w:pPr>
              <w:keepNext/>
              <w:keepLines/>
              <w:spacing w:line="312" w:lineRule="auto"/>
              <w:ind w:left="37"/>
              <w:jc w:val="both"/>
              <w:rPr>
                <w:i/>
                <w:szCs w:val="21"/>
              </w:rPr>
            </w:pPr>
            <w:r>
              <w:rPr>
                <w:i/>
                <w:szCs w:val="21"/>
              </w:rPr>
              <w:t>o</w:t>
            </w:r>
            <w:r w:rsidR="00700578" w:rsidRPr="00F61C39">
              <w:rPr>
                <w:i/>
                <w:szCs w:val="21"/>
              </w:rPr>
              <w:t xml:space="preserve">der </w:t>
            </w:r>
          </w:p>
          <w:p w14:paraId="2FDFBC6D" w14:textId="77777777" w:rsidR="00700578" w:rsidRPr="00F61C39" w:rsidRDefault="00700578" w:rsidP="00820B72">
            <w:pPr>
              <w:keepNext/>
              <w:keepLines/>
              <w:spacing w:line="312" w:lineRule="auto"/>
              <w:ind w:left="37"/>
              <w:jc w:val="both"/>
              <w:rPr>
                <w:szCs w:val="21"/>
              </w:rPr>
            </w:pPr>
          </w:p>
          <w:p w14:paraId="354C76DE" w14:textId="77777777" w:rsidR="00700578" w:rsidRPr="00F61C39" w:rsidRDefault="00700578" w:rsidP="00820B72">
            <w:pPr>
              <w:keepNext/>
              <w:keepLines/>
              <w:spacing w:line="312" w:lineRule="auto"/>
              <w:ind w:left="37"/>
              <w:jc w:val="both"/>
              <w:rPr>
                <w:i/>
                <w:szCs w:val="21"/>
              </w:rPr>
            </w:pPr>
            <w:r w:rsidRPr="00F61C39">
              <w:rPr>
                <w:i/>
                <w:szCs w:val="21"/>
              </w:rPr>
              <w:t xml:space="preserve">Für den Fall, dass für die Erfüllung des Eignungskriteriums </w:t>
            </w:r>
            <w:r w:rsidRPr="00820B72">
              <w:rPr>
                <w:i/>
                <w:szCs w:val="21"/>
                <w:u w:val="single"/>
              </w:rPr>
              <w:t>nur zum Teil</w:t>
            </w:r>
            <w:r w:rsidRPr="00F61C39">
              <w:rPr>
                <w:i/>
                <w:szCs w:val="21"/>
              </w:rPr>
              <w:t xml:space="preserve"> die Kapazitäten anderer Unternehmen in Anspruch genommen werden:</w:t>
            </w:r>
          </w:p>
          <w:p w14:paraId="20A52E58" w14:textId="77777777" w:rsidR="00F61C39" w:rsidRPr="00F61C39" w:rsidRDefault="00F61C39" w:rsidP="00820B72">
            <w:pPr>
              <w:keepNext/>
              <w:keepLines/>
              <w:spacing w:line="312" w:lineRule="auto"/>
              <w:jc w:val="both"/>
              <w:rPr>
                <w:i/>
                <w:szCs w:val="21"/>
              </w:rPr>
            </w:pPr>
          </w:p>
          <w:p w14:paraId="27CBEC7C" w14:textId="1AF3EB8C" w:rsidR="00700578" w:rsidRPr="00F61C39" w:rsidRDefault="00700578" w:rsidP="00820B72">
            <w:pPr>
              <w:keepNext/>
              <w:keepLines/>
              <w:spacing w:line="312" w:lineRule="auto"/>
              <w:ind w:left="600" w:hanging="600"/>
              <w:jc w:val="both"/>
              <w:rPr>
                <w:szCs w:val="21"/>
              </w:rPr>
            </w:pPr>
            <w:r w:rsidRPr="00F61C39">
              <w:rPr>
                <w:szCs w:val="21"/>
              </w:rPr>
              <w:fldChar w:fldCharType="begin">
                <w:ffData>
                  <w:name w:val="Kontrollkästchen1"/>
                  <w:enabled/>
                  <w:calcOnExit w:val="0"/>
                  <w:checkBox>
                    <w:sizeAuto/>
                    <w:default w:val="0"/>
                    <w:checked w:val="0"/>
                  </w:checkBox>
                </w:ffData>
              </w:fldChar>
            </w:r>
            <w:r w:rsidRPr="00F61C39">
              <w:rPr>
                <w:szCs w:val="21"/>
              </w:rPr>
              <w:instrText xml:space="preserve"> FORMCHECKBOX </w:instrText>
            </w:r>
            <w:r w:rsidRPr="00F61C39">
              <w:rPr>
                <w:szCs w:val="21"/>
              </w:rPr>
            </w:r>
            <w:r w:rsidRPr="00F61C39">
              <w:rPr>
                <w:szCs w:val="21"/>
              </w:rPr>
              <w:fldChar w:fldCharType="separate"/>
            </w:r>
            <w:r w:rsidRPr="00F61C39">
              <w:rPr>
                <w:szCs w:val="21"/>
              </w:rPr>
              <w:fldChar w:fldCharType="end"/>
            </w:r>
            <w:r w:rsidRPr="00F61C39">
              <w:rPr>
                <w:szCs w:val="21"/>
              </w:rPr>
              <w:tab/>
              <w:t>Ich/Wir erkläre(n), dass ich/wir eine Be</w:t>
            </w:r>
            <w:r w:rsidR="00C23C16">
              <w:rPr>
                <w:szCs w:val="21"/>
              </w:rPr>
              <w:t>triebs</w:t>
            </w:r>
            <w:r w:rsidRPr="00F61C39">
              <w:rPr>
                <w:szCs w:val="21"/>
              </w:rPr>
              <w:t>haftpflichtversicherung</w:t>
            </w:r>
          </w:p>
          <w:p w14:paraId="553C086B" w14:textId="77777777" w:rsidR="00700578" w:rsidRPr="00F61C39" w:rsidRDefault="00700578" w:rsidP="00F61C39">
            <w:pPr>
              <w:spacing w:line="312" w:lineRule="auto"/>
              <w:jc w:val="both"/>
              <w:rPr>
                <w:szCs w:val="21"/>
              </w:rPr>
            </w:pPr>
          </w:p>
          <w:p w14:paraId="7B1BD3A0" w14:textId="77777777" w:rsidR="00700578" w:rsidRDefault="00700578" w:rsidP="00F61C39">
            <w:pPr>
              <w:pStyle w:val="LAListe2"/>
              <w:numPr>
                <w:ilvl w:val="0"/>
                <w:numId w:val="16"/>
              </w:numPr>
              <w:spacing w:before="0"/>
              <w:rPr>
                <w:szCs w:val="21"/>
              </w:rPr>
            </w:pPr>
            <w:r w:rsidRPr="00F61C39">
              <w:rPr>
                <w:szCs w:val="21"/>
              </w:rPr>
              <w:t xml:space="preserve">bei einem in einem Mitgliedstaat der EU oder eines Vertragsstaates des Abkommens über den Europäischen Wirtschaftsraum zugelassenen Versicherungsunternehmen </w:t>
            </w:r>
          </w:p>
          <w:p w14:paraId="5DCA047E" w14:textId="77777777" w:rsidR="00F61C39" w:rsidRPr="00F61C39" w:rsidRDefault="00F61C39" w:rsidP="00F61C39">
            <w:pPr>
              <w:pStyle w:val="LAListe2"/>
              <w:numPr>
                <w:ilvl w:val="0"/>
                <w:numId w:val="0"/>
              </w:numPr>
              <w:spacing w:before="0"/>
              <w:ind w:left="960"/>
              <w:rPr>
                <w:szCs w:val="21"/>
              </w:rPr>
            </w:pPr>
          </w:p>
          <w:p w14:paraId="6A859E5A" w14:textId="77777777" w:rsidR="00D4288B" w:rsidRDefault="00700578" w:rsidP="00F61C39">
            <w:pPr>
              <w:pStyle w:val="LAListe2"/>
              <w:numPr>
                <w:ilvl w:val="0"/>
                <w:numId w:val="16"/>
              </w:numPr>
              <w:spacing w:before="0"/>
              <w:rPr>
                <w:szCs w:val="21"/>
              </w:rPr>
            </w:pPr>
            <w:r w:rsidRPr="00F61C39">
              <w:rPr>
                <w:szCs w:val="21"/>
              </w:rPr>
              <w:t xml:space="preserve">mit einer Deckungssumme je Schadensfall von </w:t>
            </w:r>
          </w:p>
          <w:p w14:paraId="742E9B77" w14:textId="77777777" w:rsidR="00F61C39" w:rsidRPr="00F61C39" w:rsidRDefault="00F61C39" w:rsidP="00F61C39">
            <w:pPr>
              <w:pStyle w:val="LAListe2"/>
              <w:numPr>
                <w:ilvl w:val="0"/>
                <w:numId w:val="0"/>
              </w:numPr>
              <w:spacing w:before="0"/>
              <w:rPr>
                <w:szCs w:val="21"/>
              </w:rPr>
            </w:pPr>
          </w:p>
          <w:p w14:paraId="75928A65" w14:textId="264A1116" w:rsidR="00700578" w:rsidRPr="00F61C39" w:rsidRDefault="00700578" w:rsidP="00F61C39">
            <w:pPr>
              <w:pStyle w:val="LAListe2"/>
              <w:numPr>
                <w:ilvl w:val="0"/>
                <w:numId w:val="16"/>
              </w:numPr>
              <w:spacing w:before="0"/>
              <w:ind w:left="1455" w:hanging="426"/>
              <w:rPr>
                <w:szCs w:val="21"/>
              </w:rPr>
            </w:pPr>
            <w:r w:rsidRPr="00F61C39">
              <w:rPr>
                <w:i/>
                <w:szCs w:val="21"/>
              </w:rPr>
              <w:fldChar w:fldCharType="begin">
                <w:ffData>
                  <w:name w:val=""/>
                  <w:enabled/>
                  <w:calcOnExit/>
                  <w:textInput>
                    <w:default w:val="Höhe der Deckungssumme"/>
                  </w:textInput>
                </w:ffData>
              </w:fldChar>
            </w:r>
            <w:r w:rsidRPr="00F61C39">
              <w:rPr>
                <w:i/>
                <w:szCs w:val="21"/>
              </w:rPr>
              <w:instrText xml:space="preserve"> FORMTEXT </w:instrText>
            </w:r>
            <w:r w:rsidRPr="00F61C39">
              <w:rPr>
                <w:i/>
                <w:szCs w:val="21"/>
              </w:rPr>
            </w:r>
            <w:r w:rsidRPr="00F61C39">
              <w:rPr>
                <w:i/>
                <w:szCs w:val="21"/>
              </w:rPr>
              <w:fldChar w:fldCharType="separate"/>
            </w:r>
            <w:r w:rsidRPr="00F61C39">
              <w:rPr>
                <w:i/>
                <w:noProof/>
                <w:szCs w:val="21"/>
              </w:rPr>
              <w:t>Höhe der Deckungssumme</w:t>
            </w:r>
            <w:r w:rsidRPr="00F61C39">
              <w:rPr>
                <w:i/>
                <w:szCs w:val="21"/>
              </w:rPr>
              <w:fldChar w:fldCharType="end"/>
            </w:r>
            <w:r w:rsidRPr="00F61C39">
              <w:rPr>
                <w:szCs w:val="21"/>
              </w:rPr>
              <w:t xml:space="preserve"> EUR für Personenschäden </w:t>
            </w:r>
          </w:p>
          <w:p w14:paraId="4A81E91C" w14:textId="0B414995" w:rsidR="00D4288B" w:rsidRDefault="00D4288B" w:rsidP="00F61C39">
            <w:pPr>
              <w:pStyle w:val="LAListe2"/>
              <w:numPr>
                <w:ilvl w:val="0"/>
                <w:numId w:val="16"/>
              </w:numPr>
              <w:spacing w:before="0"/>
              <w:ind w:left="1455" w:hanging="426"/>
              <w:rPr>
                <w:szCs w:val="21"/>
              </w:rPr>
            </w:pPr>
            <w:r w:rsidRPr="00F61C39">
              <w:rPr>
                <w:i/>
                <w:szCs w:val="21"/>
              </w:rPr>
              <w:fldChar w:fldCharType="begin">
                <w:ffData>
                  <w:name w:val=""/>
                  <w:enabled/>
                  <w:calcOnExit/>
                  <w:textInput>
                    <w:default w:val="Höhe der Deckungssumme"/>
                  </w:textInput>
                </w:ffData>
              </w:fldChar>
            </w:r>
            <w:r w:rsidRPr="00F61C39">
              <w:rPr>
                <w:i/>
                <w:szCs w:val="21"/>
              </w:rPr>
              <w:instrText xml:space="preserve"> FORMTEXT </w:instrText>
            </w:r>
            <w:r w:rsidRPr="00F61C39">
              <w:rPr>
                <w:i/>
                <w:szCs w:val="21"/>
              </w:rPr>
            </w:r>
            <w:r w:rsidRPr="00F61C39">
              <w:rPr>
                <w:i/>
                <w:szCs w:val="21"/>
              </w:rPr>
              <w:fldChar w:fldCharType="separate"/>
            </w:r>
            <w:r w:rsidRPr="00F61C39">
              <w:rPr>
                <w:i/>
                <w:noProof/>
                <w:szCs w:val="21"/>
              </w:rPr>
              <w:t>Höhe der Deckungssumme</w:t>
            </w:r>
            <w:r w:rsidRPr="00F61C39">
              <w:rPr>
                <w:i/>
                <w:szCs w:val="21"/>
              </w:rPr>
              <w:fldChar w:fldCharType="end"/>
            </w:r>
            <w:r w:rsidRPr="00F61C39">
              <w:rPr>
                <w:szCs w:val="21"/>
              </w:rPr>
              <w:t xml:space="preserve"> EUR für Sachschäden</w:t>
            </w:r>
          </w:p>
          <w:p w14:paraId="12C0E010" w14:textId="6BB041B2" w:rsidR="00724C61" w:rsidRPr="00724C61" w:rsidRDefault="00724C61" w:rsidP="00724C61">
            <w:pPr>
              <w:pStyle w:val="LAListe2"/>
              <w:numPr>
                <w:ilvl w:val="0"/>
                <w:numId w:val="16"/>
              </w:numPr>
              <w:spacing w:before="0"/>
              <w:ind w:left="1455" w:hanging="426"/>
              <w:rPr>
                <w:szCs w:val="21"/>
              </w:rPr>
            </w:pPr>
            <w:r w:rsidRPr="00724C61">
              <w:rPr>
                <w:i/>
                <w:szCs w:val="21"/>
              </w:rPr>
              <w:fldChar w:fldCharType="begin">
                <w:ffData>
                  <w:name w:val=""/>
                  <w:enabled/>
                  <w:calcOnExit/>
                  <w:textInput>
                    <w:default w:val="Höhe der Deckungssumme"/>
                  </w:textInput>
                </w:ffData>
              </w:fldChar>
            </w:r>
            <w:r w:rsidRPr="00724C61">
              <w:rPr>
                <w:i/>
                <w:szCs w:val="21"/>
              </w:rPr>
              <w:instrText xml:space="preserve"> FORMTEXT </w:instrText>
            </w:r>
            <w:r w:rsidRPr="00724C61">
              <w:rPr>
                <w:i/>
                <w:szCs w:val="21"/>
              </w:rPr>
            </w:r>
            <w:r w:rsidRPr="00724C61">
              <w:rPr>
                <w:i/>
                <w:szCs w:val="21"/>
              </w:rPr>
              <w:fldChar w:fldCharType="separate"/>
            </w:r>
            <w:r w:rsidRPr="00724C61">
              <w:rPr>
                <w:i/>
                <w:noProof/>
                <w:szCs w:val="21"/>
              </w:rPr>
              <w:t>Höhe der Deckungssumme</w:t>
            </w:r>
            <w:r w:rsidRPr="00724C61">
              <w:rPr>
                <w:i/>
                <w:szCs w:val="21"/>
              </w:rPr>
              <w:fldChar w:fldCharType="end"/>
            </w:r>
            <w:r w:rsidRPr="00724C61">
              <w:rPr>
                <w:i/>
                <w:szCs w:val="21"/>
              </w:rPr>
              <w:t xml:space="preserve"> </w:t>
            </w:r>
            <w:r w:rsidRPr="00724C61">
              <w:rPr>
                <w:szCs w:val="21"/>
              </w:rPr>
              <w:t xml:space="preserve">EUR für Vermögensschäden aufgrund der Verletzung von anwendbaren Datenschutzgesetzen, </w:t>
            </w:r>
          </w:p>
          <w:p w14:paraId="2C212EE7" w14:textId="58F962D0" w:rsidR="00D4288B" w:rsidRDefault="00D4288B" w:rsidP="00F61C39">
            <w:pPr>
              <w:pStyle w:val="LAListe2"/>
              <w:numPr>
                <w:ilvl w:val="0"/>
                <w:numId w:val="16"/>
              </w:numPr>
              <w:spacing w:before="0"/>
              <w:ind w:left="1455" w:hanging="426"/>
              <w:rPr>
                <w:szCs w:val="21"/>
              </w:rPr>
            </w:pPr>
            <w:r w:rsidRPr="00607682">
              <w:rPr>
                <w:i/>
                <w:iCs/>
                <w:szCs w:val="21"/>
              </w:rPr>
              <w:fldChar w:fldCharType="begin">
                <w:ffData>
                  <w:name w:val=""/>
                  <w:enabled/>
                  <w:calcOnExit/>
                  <w:textInput>
                    <w:default w:val="Höhe der Deckungssumme"/>
                  </w:textInput>
                </w:ffData>
              </w:fldChar>
            </w:r>
            <w:r w:rsidRPr="00607682">
              <w:rPr>
                <w:i/>
                <w:iCs/>
                <w:szCs w:val="21"/>
              </w:rPr>
              <w:instrText xml:space="preserve"> FORMTEXT </w:instrText>
            </w:r>
            <w:r w:rsidRPr="00607682">
              <w:rPr>
                <w:i/>
                <w:iCs/>
                <w:szCs w:val="21"/>
              </w:rPr>
            </w:r>
            <w:r w:rsidRPr="00607682">
              <w:rPr>
                <w:i/>
                <w:iCs/>
                <w:szCs w:val="21"/>
              </w:rPr>
              <w:fldChar w:fldCharType="separate"/>
            </w:r>
            <w:r w:rsidRPr="00607682">
              <w:rPr>
                <w:i/>
                <w:iCs/>
                <w:szCs w:val="21"/>
              </w:rPr>
              <w:t>Höhe der Deckungssumme</w:t>
            </w:r>
            <w:r w:rsidRPr="00607682">
              <w:rPr>
                <w:i/>
                <w:iCs/>
                <w:szCs w:val="21"/>
              </w:rPr>
              <w:fldChar w:fldCharType="end"/>
            </w:r>
            <w:r w:rsidRPr="00F61C39">
              <w:rPr>
                <w:szCs w:val="21"/>
              </w:rPr>
              <w:t xml:space="preserve"> EUR für </w:t>
            </w:r>
            <w:r w:rsidR="00607682">
              <w:rPr>
                <w:szCs w:val="21"/>
              </w:rPr>
              <w:t xml:space="preserve">sonstige </w:t>
            </w:r>
            <w:r w:rsidRPr="00F61C39">
              <w:rPr>
                <w:szCs w:val="21"/>
              </w:rPr>
              <w:t>Vermögensschäde</w:t>
            </w:r>
            <w:r w:rsidR="00820B72">
              <w:rPr>
                <w:szCs w:val="21"/>
              </w:rPr>
              <w:t>n</w:t>
            </w:r>
          </w:p>
          <w:p w14:paraId="211CB7D8" w14:textId="77777777" w:rsidR="00820B72" w:rsidRDefault="00820B72" w:rsidP="00820B72">
            <w:pPr>
              <w:pStyle w:val="LAListe2"/>
              <w:numPr>
                <w:ilvl w:val="0"/>
                <w:numId w:val="0"/>
              </w:numPr>
              <w:spacing w:before="0"/>
              <w:ind w:left="1455"/>
              <w:rPr>
                <w:szCs w:val="21"/>
              </w:rPr>
            </w:pPr>
          </w:p>
          <w:p w14:paraId="1894893B" w14:textId="77777777" w:rsidR="00700578" w:rsidRPr="00F61C39" w:rsidRDefault="00700578" w:rsidP="00F61C39">
            <w:pPr>
              <w:pStyle w:val="LAListe2"/>
              <w:numPr>
                <w:ilvl w:val="0"/>
                <w:numId w:val="16"/>
              </w:numPr>
              <w:spacing w:before="0"/>
              <w:rPr>
                <w:szCs w:val="21"/>
              </w:rPr>
            </w:pPr>
            <w:r w:rsidRPr="00F61C39">
              <w:rPr>
                <w:szCs w:val="21"/>
              </w:rPr>
              <w:t>wobei die Maximierung der Ersatzleistung mindestens das Zweifache der jeweiligen Deckungssummen pro Kalenderjahr beträgt,</w:t>
            </w:r>
          </w:p>
          <w:p w14:paraId="15616DF5" w14:textId="77777777" w:rsidR="00700578" w:rsidRPr="00F61C39" w:rsidRDefault="00700578" w:rsidP="00F61C39">
            <w:pPr>
              <w:spacing w:line="312" w:lineRule="auto"/>
              <w:jc w:val="both"/>
              <w:rPr>
                <w:szCs w:val="21"/>
              </w:rPr>
            </w:pPr>
          </w:p>
          <w:p w14:paraId="55C41B75" w14:textId="77777777" w:rsidR="00700578" w:rsidRPr="00A447E4" w:rsidRDefault="00700578" w:rsidP="00F61C39">
            <w:pPr>
              <w:spacing w:line="312" w:lineRule="auto"/>
              <w:ind w:left="600"/>
              <w:jc w:val="both"/>
              <w:rPr>
                <w:szCs w:val="21"/>
              </w:rPr>
            </w:pPr>
            <w:r w:rsidRPr="00F61C39">
              <w:rPr>
                <w:szCs w:val="21"/>
              </w:rPr>
              <w:t>unterhalte(n) oder andernfalls im Auftragsfall abschließen werden. Im Auftragsfall werde ich/werden wir einen Nachweis über o.g. Versicherung innerhalb von 14 Tagen nach Zuschlagserteilung dem Auftraggeber vorlegen.</w:t>
            </w:r>
          </w:p>
        </w:tc>
      </w:tr>
    </w:tbl>
    <w:p w14:paraId="6321D959" w14:textId="4544F8BF" w:rsidR="00B703C6" w:rsidRPr="00B703C6" w:rsidRDefault="00B703C6" w:rsidP="00F61C39">
      <w:pPr>
        <w:pStyle w:val="LAText1"/>
        <w:spacing w:before="0"/>
        <w:ind w:left="0"/>
      </w:pPr>
    </w:p>
    <w:bookmarkEnd w:id="9"/>
    <w:p w14:paraId="0FF76836" w14:textId="1D8F3B19" w:rsidR="00030DCC" w:rsidRPr="00030DCC" w:rsidRDefault="00030DCC" w:rsidP="00030DCC">
      <w:pPr>
        <w:pStyle w:val="LAText"/>
        <w:ind w:left="567"/>
        <w:rPr>
          <w:szCs w:val="21"/>
        </w:rPr>
      </w:pPr>
    </w:p>
    <w:p w14:paraId="59849144" w14:textId="63D2D424" w:rsidR="00F61C39" w:rsidRDefault="00F61C39">
      <w:pPr>
        <w:spacing w:after="160" w:line="259" w:lineRule="auto"/>
        <w:rPr>
          <w:szCs w:val="21"/>
        </w:rPr>
      </w:pPr>
      <w:r>
        <w:rPr>
          <w:szCs w:val="21"/>
        </w:rPr>
        <w:br w:type="page"/>
      </w:r>
    </w:p>
    <w:p w14:paraId="7C91FAA0" w14:textId="77777777" w:rsidR="00FD453E" w:rsidRPr="00FF7683" w:rsidRDefault="00FD453E" w:rsidP="00202F65">
      <w:pPr>
        <w:pStyle w:val="LAEbene2"/>
      </w:pPr>
      <w:bookmarkStart w:id="10" w:name="_Ref13239565"/>
      <w:bookmarkStart w:id="11" w:name="_Toc457204334"/>
      <w:bookmarkStart w:id="12" w:name="_Hlk25001220"/>
      <w:bookmarkEnd w:id="3"/>
      <w:bookmarkEnd w:id="7"/>
      <w:bookmarkEnd w:id="8"/>
      <w:r w:rsidRPr="00FF7683">
        <w:lastRenderedPageBreak/>
        <w:t>Referenzen</w:t>
      </w:r>
    </w:p>
    <w:p w14:paraId="5E1DCCD3" w14:textId="43671945" w:rsidR="00607682" w:rsidRDefault="00806FA6" w:rsidP="00607682">
      <w:pPr>
        <w:pStyle w:val="LAText1"/>
      </w:pPr>
      <w:r>
        <w:rPr>
          <w:szCs w:val="21"/>
        </w:rPr>
        <w:t xml:space="preserve">Der Bieter/Die Bietergemeinschaft ist verpflichtet, mit dem Angebot eine </w:t>
      </w:r>
      <w:r w:rsidR="00FD453E" w:rsidRPr="00FF7683">
        <w:rPr>
          <w:szCs w:val="21"/>
        </w:rPr>
        <w:t xml:space="preserve">Eigenerklärung über </w:t>
      </w:r>
      <w:proofErr w:type="spellStart"/>
      <w:r w:rsidR="00607682" w:rsidRPr="004420C3">
        <w:t>über</w:t>
      </w:r>
      <w:proofErr w:type="spellEnd"/>
      <w:r w:rsidR="00607682" w:rsidRPr="004420C3">
        <w:rPr>
          <w:b/>
        </w:rPr>
        <w:t xml:space="preserve"> mindestens zwei (2) und höchstens fünf (5) </w:t>
      </w:r>
      <w:r w:rsidR="00607682" w:rsidRPr="004420C3">
        <w:t>geeignete Referenzen des Bieters/des Mitglieds oder der Mitglieder der Bietergemeinschaft über</w:t>
      </w:r>
      <w:r w:rsidR="00607682">
        <w:t xml:space="preserve"> die in den letzten</w:t>
      </w:r>
      <w:r w:rsidR="00607682" w:rsidRPr="004420C3">
        <w:t xml:space="preserve"> höchstens drei (3) Jahren erbrachten individuelle</w:t>
      </w:r>
      <w:r w:rsidR="00607682">
        <w:t>n</w:t>
      </w:r>
      <w:r w:rsidR="00607682" w:rsidRPr="004420C3">
        <w:t xml:space="preserve"> betreuende</w:t>
      </w:r>
      <w:r w:rsidR="00607682">
        <w:t>n</w:t>
      </w:r>
      <w:r w:rsidR="00607682" w:rsidRPr="004420C3">
        <w:t xml:space="preserve"> Maßnahmen aus dem Rechtskreis des SGB II. </w:t>
      </w:r>
    </w:p>
    <w:p w14:paraId="38479D2F" w14:textId="4DB4A72B" w:rsidR="00607682" w:rsidRPr="000277B5" w:rsidRDefault="00607682" w:rsidP="00607682">
      <w:pPr>
        <w:pStyle w:val="LAText1"/>
        <w:rPr>
          <w:szCs w:val="21"/>
        </w:rPr>
      </w:pPr>
      <w:r>
        <w:rPr>
          <w:szCs w:val="21"/>
        </w:rPr>
        <w:t xml:space="preserve">Der Bieter/Die Bietergemeinschaft kann zur Erfüllung des Eignungskriteriums ganz oder zum Teil die Kapazitäten anderer Unternehmen in Anspruch nehmen. Soweit das eignungsverleihende Unternehmen dem Bieter/der </w:t>
      </w:r>
      <w:r w:rsidRPr="000277B5">
        <w:rPr>
          <w:szCs w:val="21"/>
        </w:rPr>
        <w:t>Bietergemeinschaft zur Erfüllung dieses Eignungskriteriums seine Kapazitäten zur Verfügung stellt, hat es nachfolgend eine Eigenerklärung über maximal fünf (5) geeignete Referenzen</w:t>
      </w:r>
      <w:r w:rsidRPr="000277B5">
        <w:rPr>
          <w:rStyle w:val="Funotenzeichen"/>
          <w:szCs w:val="21"/>
        </w:rPr>
        <w:footnoteReference w:id="1"/>
      </w:r>
      <w:r w:rsidRPr="000277B5">
        <w:rPr>
          <w:szCs w:val="21"/>
        </w:rPr>
        <w:t xml:space="preserve"> einzureichen jeweils mit Angabe der in </w:t>
      </w:r>
      <w:r w:rsidRPr="000277B5">
        <w:rPr>
          <w:b/>
          <w:bCs/>
          <w:szCs w:val="21"/>
        </w:rPr>
        <w:t>Anlage 1 Nr. 1 ff.</w:t>
      </w:r>
      <w:r w:rsidRPr="000277B5">
        <w:rPr>
          <w:szCs w:val="21"/>
        </w:rPr>
        <w:t xml:space="preserve"> geforderten Angaben.</w:t>
      </w:r>
    </w:p>
    <w:p w14:paraId="05EDA746" w14:textId="77777777" w:rsidR="000C397E" w:rsidRPr="000277B5" w:rsidRDefault="000C397E" w:rsidP="000C397E">
      <w:pPr>
        <w:pStyle w:val="LAText"/>
        <w:ind w:left="567"/>
        <w:rPr>
          <w:rFonts w:eastAsia="Times New Roman" w:cs="Times New Roman"/>
          <w:lang w:eastAsia="de-DE"/>
        </w:rPr>
      </w:pPr>
      <w:r w:rsidRPr="000277B5">
        <w:rPr>
          <w:szCs w:val="21"/>
        </w:rPr>
        <w:t>Als</w:t>
      </w:r>
      <w:r w:rsidRPr="000277B5">
        <w:rPr>
          <w:rFonts w:eastAsia="Times New Roman" w:cs="Times New Roman"/>
          <w:lang w:eastAsia="de-DE"/>
        </w:rPr>
        <w:t xml:space="preserve"> Referenz </w:t>
      </w:r>
      <w:proofErr w:type="gramStart"/>
      <w:r w:rsidRPr="000277B5">
        <w:rPr>
          <w:rFonts w:eastAsia="Times New Roman" w:cs="Times New Roman"/>
          <w:lang w:eastAsia="de-DE"/>
        </w:rPr>
        <w:t>gelten</w:t>
      </w:r>
      <w:proofErr w:type="gramEnd"/>
      <w:r w:rsidRPr="000277B5">
        <w:rPr>
          <w:rFonts w:eastAsia="Times New Roman" w:cs="Times New Roman"/>
          <w:lang w:eastAsia="de-DE"/>
        </w:rPr>
        <w:t xml:space="preserve"> die beim eignungsverleihenden Unternehmen beauftragten und von diesem/diesen erbrachten Leistungen.</w:t>
      </w:r>
    </w:p>
    <w:p w14:paraId="2E65E872" w14:textId="77777777" w:rsidR="00607682" w:rsidRPr="006734FE" w:rsidRDefault="00607682" w:rsidP="00607682">
      <w:pPr>
        <w:pStyle w:val="LAText1"/>
      </w:pPr>
      <w:r w:rsidRPr="000277B5">
        <w:t>Damit eine Referenz innerhalb des vorgegeb</w:t>
      </w:r>
      <w:r w:rsidRPr="004420C3">
        <w:t>enen des Zeitraums von drei (3) Jahren als erbracht gilt, darf die Referenz nicht vor Ablauf eines Zeitraums von drei (3) Jahren vor der Frist zur Abgabe des Angebots (vgl. Kapitel VIII. des Verfahrensbriefes) beendet worden sein.</w:t>
      </w:r>
    </w:p>
    <w:p w14:paraId="16932520" w14:textId="77777777" w:rsidR="00607682" w:rsidRPr="006734FE" w:rsidRDefault="00607682" w:rsidP="00607682">
      <w:pPr>
        <w:pStyle w:val="LAAufz1"/>
        <w:numPr>
          <w:ilvl w:val="0"/>
          <w:numId w:val="25"/>
        </w:numPr>
      </w:pPr>
      <w:r w:rsidRPr="006734FE">
        <w:fldChar w:fldCharType="begin"/>
      </w:r>
      <w:r w:rsidRPr="006734FE">
        <w:instrText>LL_ID:iK6Qizo7kcECWmjyG</w:instrText>
      </w:r>
      <w:r w:rsidRPr="006734FE">
        <w:fldChar w:fldCharType="separate"/>
      </w:r>
      <w:r w:rsidRPr="006734FE">
        <w:fldChar w:fldCharType="end"/>
      </w:r>
      <w:r w:rsidRPr="006734FE">
        <w:t xml:space="preserve">Eine Referenz gilt als </w:t>
      </w:r>
      <w:r w:rsidRPr="009641B5">
        <w:rPr>
          <w:b/>
        </w:rPr>
        <w:t>geeignet</w:t>
      </w:r>
      <w:r w:rsidRPr="006734FE">
        <w:t xml:space="preserve">, wenn </w:t>
      </w:r>
      <w:r w:rsidRPr="006734FE">
        <w:rPr>
          <w:b/>
          <w:u w:val="single"/>
        </w:rPr>
        <w:t>alle</w:t>
      </w:r>
      <w:r w:rsidRPr="006734FE">
        <w:t xml:space="preserve"> folgenden Anforderungen </w:t>
      </w:r>
      <w:proofErr w:type="gramStart"/>
      <w:r w:rsidRPr="006734FE">
        <w:t>erfüllt</w:t>
      </w:r>
      <w:proofErr w:type="gramEnd"/>
      <w:r w:rsidRPr="006734FE">
        <w:t xml:space="preserve"> sind: </w:t>
      </w:r>
    </w:p>
    <w:p w14:paraId="2603E995" w14:textId="77777777" w:rsidR="00607682" w:rsidRPr="006734FE" w:rsidRDefault="00607682" w:rsidP="00607682">
      <w:pPr>
        <w:pStyle w:val="LAListe2"/>
      </w:pPr>
      <w:r w:rsidRPr="006734FE">
        <w:fldChar w:fldCharType="begin"/>
      </w:r>
      <w:r w:rsidRPr="006734FE">
        <w:instrText>LL_ID:hqgvg8mDWq6t47yRX</w:instrText>
      </w:r>
      <w:r w:rsidRPr="006734FE">
        <w:fldChar w:fldCharType="separate"/>
      </w:r>
      <w:r w:rsidRPr="006734FE">
        <w:fldChar w:fldCharType="end"/>
      </w:r>
      <w:r w:rsidRPr="006734FE">
        <w:t>Gegenstand der Referenz sind individuelle betreuende Maßnahmen aus dem Rechtskreis des SGB II für gesundheitlich</w:t>
      </w:r>
      <w:r>
        <w:t>, d.h. physisch oder psychisch</w:t>
      </w:r>
      <w:r w:rsidRPr="006734FE">
        <w:t xml:space="preserve"> beeinträchtigte bzw. eingeschränkte </w:t>
      </w:r>
      <w:r>
        <w:t>Leistungsberechtigte</w:t>
      </w:r>
      <w:r w:rsidRPr="006734FE">
        <w:t>.</w:t>
      </w:r>
      <w:r>
        <w:t xml:space="preserve"> Individuell betreuende Maßnahmen sind solche Maßnahmen, die eine auf die individuelle Person und deren Situation zentrierte Betreuung vorsehen.</w:t>
      </w:r>
    </w:p>
    <w:p w14:paraId="7F24D25D" w14:textId="77777777" w:rsidR="00607682" w:rsidRPr="006734FE" w:rsidRDefault="00607682" w:rsidP="00607682">
      <w:pPr>
        <w:pStyle w:val="LAListe2"/>
      </w:pPr>
      <w:r>
        <w:t xml:space="preserve">In der Referenz wurden </w:t>
      </w:r>
      <w:r w:rsidRPr="006734FE">
        <w:fldChar w:fldCharType="begin"/>
      </w:r>
      <w:r w:rsidRPr="006734FE">
        <w:instrText>LL_ID:wqRciMuQTuAEjEheC</w:instrText>
      </w:r>
      <w:r w:rsidRPr="006734FE">
        <w:fldChar w:fldCharType="separate"/>
      </w:r>
      <w:r w:rsidRPr="006734FE">
        <w:fldChar w:fldCharType="end"/>
      </w:r>
      <w:r w:rsidRPr="006734FE">
        <w:t>mindestens ein Arzt</w:t>
      </w:r>
      <w:r>
        <w:t xml:space="preserve"> oder</w:t>
      </w:r>
      <w:r w:rsidRPr="006734FE">
        <w:t xml:space="preserve"> Psychologe </w:t>
      </w:r>
      <w:r w:rsidRPr="004420C3">
        <w:rPr>
          <w:u w:val="single"/>
        </w:rPr>
        <w:t>und</w:t>
      </w:r>
      <w:r w:rsidRPr="006734FE">
        <w:t xml:space="preserve"> ein Coach eingesetzt</w:t>
      </w:r>
      <w:r>
        <w:t>.</w:t>
      </w:r>
    </w:p>
    <w:p w14:paraId="42A746CD" w14:textId="77777777" w:rsidR="00607682" w:rsidRDefault="00607682" w:rsidP="00607682">
      <w:pPr>
        <w:pStyle w:val="LAListe2"/>
      </w:pPr>
      <w:r w:rsidRPr="006734FE">
        <w:fldChar w:fldCharType="begin"/>
      </w:r>
      <w:r w:rsidRPr="006734FE">
        <w:instrText>LL_ID:wqRciMuQTuAEjEheC_inst2</w:instrText>
      </w:r>
      <w:r w:rsidRPr="006734FE">
        <w:fldChar w:fldCharType="separate"/>
      </w:r>
      <w:r w:rsidRPr="006734FE">
        <w:fldChar w:fldCharType="end"/>
      </w:r>
      <w:r>
        <w:t>Die Maßnahme in der Referenz war</w:t>
      </w:r>
      <w:r w:rsidRPr="006734FE">
        <w:t xml:space="preserve"> darauf ausgerichtet, dass die Erwerbsfähigkeit der Leistungsberechtigten erhalten, verbessert oder wiederhergestellt wird.</w:t>
      </w:r>
    </w:p>
    <w:p w14:paraId="2653FA9E" w14:textId="77777777" w:rsidR="00607682" w:rsidRDefault="00607682" w:rsidP="00607682">
      <w:pPr>
        <w:pStyle w:val="LAListe2"/>
      </w:pPr>
      <w:r w:rsidRPr="006734FE">
        <w:fldChar w:fldCharType="begin"/>
      </w:r>
      <w:r w:rsidRPr="006734FE">
        <w:instrText>LL_ID:em3cMHbPxhZquakY6</w:instrText>
      </w:r>
      <w:r w:rsidRPr="006734FE">
        <w:fldChar w:fldCharType="separate"/>
      </w:r>
      <w:r w:rsidRPr="006734FE">
        <w:fldChar w:fldCharType="end"/>
      </w:r>
      <w:r w:rsidRPr="006734FE">
        <w:t>Die Refe</w:t>
      </w:r>
      <w:r w:rsidRPr="00721A51">
        <w:t>renz wurde aus Sicht des Referenzauftraggebers vertragskonform erbracht.</w:t>
      </w:r>
    </w:p>
    <w:p w14:paraId="7EC2588F" w14:textId="77777777" w:rsidR="00607682" w:rsidRDefault="00607682" w:rsidP="00607682">
      <w:pPr>
        <w:pStyle w:val="LAText1"/>
      </w:pPr>
      <w:r w:rsidRPr="009641B5">
        <w:rPr>
          <w:b/>
        </w:rPr>
        <w:t>Mindestanforderung</w:t>
      </w:r>
      <w:r>
        <w:t xml:space="preserve"> ist weiter, dass sich aus den eingereichten Referenzen ergibt, dass gleichzeitig, d.h. während des gesamten Leistungszeitraums, mindestens 40 Teilnehmende </w:t>
      </w:r>
      <w:r>
        <w:lastRenderedPageBreak/>
        <w:t>parallel individuell betreut wurden. Diese Anforderung kann der Bieter durch die eingereichten geeigneten Referenzen zum SGB II erreichen. Der Bieter kann zur Erfüllung der Mindestanforderung ergänzend jedoch auch Referenzen aus anderen Sozialgesetzbüchern heranziehen, sofern diese gleichzeitig zu der eingereichten geeigneten Referenz nach SGB II erbracht wurden und zumindest die nachfolgende Voraussetzung erfüllen:</w:t>
      </w:r>
    </w:p>
    <w:p w14:paraId="107EAB42" w14:textId="77777777" w:rsidR="00607682" w:rsidRDefault="00607682" w:rsidP="00607682">
      <w:pPr>
        <w:pStyle w:val="LAAufz2"/>
      </w:pPr>
      <w:r w:rsidRPr="006734FE">
        <w:fldChar w:fldCharType="begin"/>
      </w:r>
      <w:r w:rsidRPr="006734FE">
        <w:instrText>LL_ID:hqgvg8mDWq6t47yRX</w:instrText>
      </w:r>
      <w:r w:rsidRPr="006734FE">
        <w:fldChar w:fldCharType="separate"/>
      </w:r>
      <w:r w:rsidRPr="006734FE">
        <w:fldChar w:fldCharType="end"/>
      </w:r>
      <w:r w:rsidRPr="006734FE">
        <w:t xml:space="preserve">Gegenstand der Referenz sind individuelle betreuende Maßnahmen </w:t>
      </w:r>
      <w:r>
        <w:t>für Leistungsberechtigte</w:t>
      </w:r>
      <w:r w:rsidRPr="006734FE">
        <w:t xml:space="preserve"> aus dem Rechtskreis de</w:t>
      </w:r>
      <w:r>
        <w:t>r Sozialgesetzbücher</w:t>
      </w:r>
      <w:r w:rsidRPr="006734FE">
        <w:t>.</w:t>
      </w:r>
      <w:r>
        <w:t xml:space="preserve"> Individuell betreuende Maßnahmen sind solche Maßnahmen, die eine auf die individuelle Person und deren Situation zentrierte Betreuung vorsehen.</w:t>
      </w:r>
    </w:p>
    <w:p w14:paraId="00CDEFD7" w14:textId="77777777" w:rsidR="00607682" w:rsidRPr="00C47155" w:rsidRDefault="00607682" w:rsidP="0064319F">
      <w:pPr>
        <w:pStyle w:val="LAText1"/>
        <w:ind w:left="993"/>
        <w:rPr>
          <w:i/>
        </w:rPr>
      </w:pPr>
      <w:r w:rsidRPr="00C47155">
        <w:rPr>
          <w:i/>
        </w:rPr>
        <w:t>1. Beispiel:</w:t>
      </w:r>
    </w:p>
    <w:p w14:paraId="7776C34C" w14:textId="06264353" w:rsidR="00607682" w:rsidRPr="00C47155" w:rsidRDefault="00607682" w:rsidP="0064319F">
      <w:pPr>
        <w:pStyle w:val="LAText1"/>
        <w:ind w:left="993"/>
        <w:rPr>
          <w:i/>
        </w:rPr>
      </w:pPr>
      <w:r w:rsidRPr="00C47155">
        <w:rPr>
          <w:i/>
        </w:rPr>
        <w:t xml:space="preserve">Die Mindestanforderung ist erfüllt, wenn der </w:t>
      </w:r>
      <w:r w:rsidR="0064319F">
        <w:rPr>
          <w:i/>
        </w:rPr>
        <w:t>das eignungsverleihende Unternehmen</w:t>
      </w:r>
      <w:r w:rsidRPr="00C47155">
        <w:rPr>
          <w:i/>
        </w:rPr>
        <w:t xml:space="preserve"> in der angegebenen geeigneten Referenz Nr. 1 mit einem Leistungszeitraum vom 01.01.2024 bis 31.12.2025 25 Teilnehmende individuell betreut hat und in der angegebenen geeigneten Referenz Nr. 2 mit einem Leistungszeitraum vom 01.01.2024 bis 31.12.2025 15 Teilnehmende individuell betreut hat. </w:t>
      </w:r>
    </w:p>
    <w:p w14:paraId="222F43A8" w14:textId="77777777" w:rsidR="00607682" w:rsidRPr="00C47155" w:rsidRDefault="00607682" w:rsidP="0064319F">
      <w:pPr>
        <w:pStyle w:val="LAText1"/>
        <w:ind w:left="993"/>
        <w:rPr>
          <w:i/>
        </w:rPr>
      </w:pPr>
      <w:r w:rsidRPr="00C47155">
        <w:rPr>
          <w:i/>
        </w:rPr>
        <w:t>2. Beispiel:</w:t>
      </w:r>
    </w:p>
    <w:p w14:paraId="0A434B97" w14:textId="3D64F665" w:rsidR="00607682" w:rsidRPr="00C47155" w:rsidRDefault="00607682" w:rsidP="0064319F">
      <w:pPr>
        <w:pStyle w:val="LAText1"/>
        <w:ind w:left="993"/>
        <w:rPr>
          <w:i/>
        </w:rPr>
      </w:pPr>
      <w:r w:rsidRPr="00C47155">
        <w:rPr>
          <w:i/>
        </w:rPr>
        <w:t xml:space="preserve">Die Mindestanforderung ist auch erfüllt, wenn </w:t>
      </w:r>
      <w:r w:rsidR="0064319F">
        <w:rPr>
          <w:i/>
        </w:rPr>
        <w:t>das eignungsverleihende Unternehmen</w:t>
      </w:r>
      <w:r w:rsidR="0064319F" w:rsidRPr="00C47155">
        <w:rPr>
          <w:i/>
        </w:rPr>
        <w:t xml:space="preserve"> </w:t>
      </w:r>
      <w:r w:rsidRPr="00C47155">
        <w:rPr>
          <w:i/>
        </w:rPr>
        <w:t xml:space="preserve">in der angegebenen geeigneten Referenz Nr. 1 mit einem Leistungszeitraum vom 01.01.2024 bis 31.12.2025 14 Teilnehmende individuell betreut hat und in einer angegebenen Referenz über individuelle betreuende Maßnahmen für Leistungsberechtigte aus dem SGB XII mit einem Leistungszeitraum vom 01.01.2024 bis 31.12.2025 26 Teilnehmende individuell betreut hat. </w:t>
      </w:r>
    </w:p>
    <w:p w14:paraId="52B7A53D" w14:textId="73063C81" w:rsidR="00607682" w:rsidRPr="009E7A22" w:rsidRDefault="00607682" w:rsidP="00607682">
      <w:pPr>
        <w:pStyle w:val="LAText1"/>
      </w:pPr>
      <w:r w:rsidRPr="009E7A22">
        <w:t xml:space="preserve">Auf Aufforderung </w:t>
      </w:r>
      <w:r>
        <w:t xml:space="preserve">durch den Auftraggeber </w:t>
      </w:r>
      <w:r w:rsidRPr="0064319F">
        <w:t xml:space="preserve">hat </w:t>
      </w:r>
      <w:r w:rsidR="0064319F">
        <w:t>der Bieter</w:t>
      </w:r>
      <w:r w:rsidR="0064319F" w:rsidRPr="0064319F">
        <w:t xml:space="preserve"> </w:t>
      </w:r>
      <w:r w:rsidRPr="0064319F">
        <w:t>einen</w:t>
      </w:r>
      <w:r>
        <w:t xml:space="preserve"> Ansprechpartner für den Referenzauftraggeber </w:t>
      </w:r>
      <w:r w:rsidR="0064319F">
        <w:t xml:space="preserve">des eignungsverleihenden Unternehmens </w:t>
      </w:r>
      <w:r>
        <w:t xml:space="preserve">namentlich zu benennen und dessen </w:t>
      </w:r>
      <w:r w:rsidRPr="009E7A22">
        <w:t xml:space="preserve">Kontaktdaten </w:t>
      </w:r>
      <w:r w:rsidR="002966DD">
        <w:t>(E-Mail und Telefonnummer)</w:t>
      </w:r>
      <w:r w:rsidRPr="009E7A22">
        <w:t xml:space="preserve"> zur Verfügung zu stellen. Die Kontaktdaten werden vertraulich behandelt. </w:t>
      </w:r>
      <w:r w:rsidRPr="00FF7683">
        <w:rPr>
          <w:szCs w:val="21"/>
        </w:rPr>
        <w:t>Die entsprechenden Voraussetzungen für die Einholung und Nennung der personenbezogenen Daten des Referenzauftraggebers zu schaffen, liegt allein in der Verantwortung des Bieters.</w:t>
      </w:r>
    </w:p>
    <w:p w14:paraId="5DAE82BF" w14:textId="6612B205" w:rsidR="0083068D" w:rsidRPr="000277B5" w:rsidRDefault="00607682" w:rsidP="00806FA6">
      <w:pPr>
        <w:pStyle w:val="LAText"/>
        <w:ind w:left="567"/>
        <w:rPr>
          <w:szCs w:val="21"/>
        </w:rPr>
      </w:pPr>
      <w:r>
        <w:rPr>
          <w:szCs w:val="21"/>
        </w:rPr>
        <w:t>D</w:t>
      </w:r>
      <w:r w:rsidR="00806FA6">
        <w:rPr>
          <w:szCs w:val="21"/>
        </w:rPr>
        <w:t>as eignungsverleihende Unternehmen</w:t>
      </w:r>
      <w:r w:rsidR="00FD453E" w:rsidRPr="00FF7683">
        <w:rPr>
          <w:szCs w:val="21"/>
        </w:rPr>
        <w:t xml:space="preserve"> hat alle in </w:t>
      </w:r>
      <w:r w:rsidR="0034711D" w:rsidRPr="000277B5">
        <w:rPr>
          <w:szCs w:val="21"/>
        </w:rPr>
        <w:t xml:space="preserve">der </w:t>
      </w:r>
      <w:r w:rsidR="0034711D" w:rsidRPr="000277B5">
        <w:rPr>
          <w:b/>
          <w:bCs/>
          <w:szCs w:val="21"/>
        </w:rPr>
        <w:t xml:space="preserve">Anlage </w:t>
      </w:r>
      <w:r w:rsidR="0083068D" w:rsidRPr="000277B5">
        <w:rPr>
          <w:b/>
          <w:bCs/>
          <w:szCs w:val="21"/>
        </w:rPr>
        <w:t>1 Nr. 1 ff.</w:t>
      </w:r>
      <w:r w:rsidR="0083068D" w:rsidRPr="000277B5">
        <w:rPr>
          <w:szCs w:val="21"/>
        </w:rPr>
        <w:t xml:space="preserve"> </w:t>
      </w:r>
      <w:r w:rsidR="004D1DD9" w:rsidRPr="000277B5">
        <w:rPr>
          <w:szCs w:val="21"/>
        </w:rPr>
        <w:t xml:space="preserve"> </w:t>
      </w:r>
      <w:r w:rsidR="00FD453E" w:rsidRPr="000277B5">
        <w:rPr>
          <w:szCs w:val="21"/>
        </w:rPr>
        <w:t xml:space="preserve">jeweils geforderten Erklärungen abzugeben. Die Geeignetheit der Referenz </w:t>
      </w:r>
      <w:r w:rsidR="000C397E" w:rsidRPr="000277B5">
        <w:t xml:space="preserve">muss sich aus den Angaben in </w:t>
      </w:r>
      <w:r w:rsidR="000277B5">
        <w:t>Anlage</w:t>
      </w:r>
      <w:r w:rsidR="000C397E" w:rsidRPr="000277B5">
        <w:t xml:space="preserve"> 1 zu diesem Formblatt „</w:t>
      </w:r>
      <w:r w:rsidR="000277B5">
        <w:t>Eignungsleihe Dritter</w:t>
      </w:r>
      <w:r w:rsidR="000C397E" w:rsidRPr="000277B5">
        <w:t>“ ergeben.</w:t>
      </w:r>
      <w:r w:rsidR="00806FA6" w:rsidRPr="000277B5">
        <w:rPr>
          <w:szCs w:val="21"/>
        </w:rPr>
        <w:t xml:space="preserve"> </w:t>
      </w:r>
    </w:p>
    <w:p w14:paraId="6DE0E6BB" w14:textId="644852A4" w:rsidR="00806FA6" w:rsidRPr="000277B5" w:rsidRDefault="00806FA6" w:rsidP="00806FA6">
      <w:pPr>
        <w:pStyle w:val="LAText"/>
        <w:ind w:left="567"/>
        <w:rPr>
          <w:szCs w:val="21"/>
        </w:rPr>
      </w:pPr>
      <w:r w:rsidRPr="000277B5">
        <w:rPr>
          <w:szCs w:val="21"/>
        </w:rPr>
        <w:t xml:space="preserve">Es werden nur die vom eignungsverleihenden Unternehmen an vorgegebener Stelle jeweils genannten Referenzen berücksichtigt. </w:t>
      </w:r>
    </w:p>
    <w:p w14:paraId="7CBA3715" w14:textId="014B8066" w:rsidR="00FD453E" w:rsidRPr="000277B5" w:rsidRDefault="00FD453E" w:rsidP="00FD453E">
      <w:pPr>
        <w:pStyle w:val="LAText"/>
        <w:ind w:left="567"/>
        <w:rPr>
          <w:szCs w:val="21"/>
        </w:rPr>
      </w:pPr>
      <w:r w:rsidRPr="000277B5">
        <w:rPr>
          <w:szCs w:val="21"/>
        </w:rPr>
        <w:t xml:space="preserve">Der Auftraggeber behält sich vor, die Angaben des </w:t>
      </w:r>
      <w:r w:rsidR="00806FA6" w:rsidRPr="000277B5">
        <w:rPr>
          <w:szCs w:val="21"/>
        </w:rPr>
        <w:t>eignungsverleihenden Unternehmens</w:t>
      </w:r>
      <w:r w:rsidRPr="000277B5">
        <w:rPr>
          <w:szCs w:val="21"/>
        </w:rPr>
        <w:t xml:space="preserve"> beim Referenzauftraggeber zu überprüfen. Sollte </w:t>
      </w:r>
      <w:r w:rsidR="00806FA6" w:rsidRPr="000277B5">
        <w:rPr>
          <w:szCs w:val="21"/>
        </w:rPr>
        <w:t>das eignungsverleihende Unternehmen</w:t>
      </w:r>
      <w:r w:rsidRPr="000277B5">
        <w:rPr>
          <w:szCs w:val="21"/>
        </w:rPr>
        <w:t xml:space="preserve"> </w:t>
      </w:r>
      <w:r w:rsidRPr="000277B5">
        <w:rPr>
          <w:szCs w:val="21"/>
        </w:rPr>
        <w:lastRenderedPageBreak/>
        <w:t xml:space="preserve">mehr als fünf </w:t>
      </w:r>
      <w:r w:rsidR="00857E50" w:rsidRPr="000277B5">
        <w:rPr>
          <w:szCs w:val="21"/>
        </w:rPr>
        <w:t xml:space="preserve">(5) </w:t>
      </w:r>
      <w:r w:rsidRPr="000277B5">
        <w:rPr>
          <w:szCs w:val="21"/>
        </w:rPr>
        <w:t xml:space="preserve">Referenzen einreichen, werden nur die ersten fünf </w:t>
      </w:r>
      <w:r w:rsidR="00857E50" w:rsidRPr="000277B5">
        <w:rPr>
          <w:szCs w:val="21"/>
        </w:rPr>
        <w:t xml:space="preserve">(5) </w:t>
      </w:r>
      <w:r w:rsidRPr="000277B5">
        <w:rPr>
          <w:szCs w:val="21"/>
        </w:rPr>
        <w:t>Referenzen berücksichtigt.</w:t>
      </w:r>
    </w:p>
    <w:p w14:paraId="46E28281" w14:textId="01221A66" w:rsidR="00FD453E" w:rsidRDefault="00FD453E" w:rsidP="00806FA6">
      <w:pPr>
        <w:pStyle w:val="LAText"/>
        <w:pBdr>
          <w:top w:val="single" w:sz="4" w:space="1" w:color="auto"/>
          <w:left w:val="single" w:sz="4" w:space="4" w:color="auto"/>
          <w:bottom w:val="single" w:sz="4" w:space="1" w:color="auto"/>
          <w:right w:val="single" w:sz="4" w:space="4" w:color="auto"/>
        </w:pBdr>
        <w:shd w:val="clear" w:color="auto" w:fill="F2F2F2" w:themeFill="background1" w:themeFillShade="F2"/>
        <w:ind w:left="567"/>
        <w:rPr>
          <w:szCs w:val="21"/>
        </w:rPr>
      </w:pPr>
      <w:bookmarkStart w:id="13" w:name="_Hlk40798874"/>
      <w:r w:rsidRPr="000277B5">
        <w:rPr>
          <w:szCs w:val="21"/>
        </w:rPr>
        <w:t xml:space="preserve">Die Referenz(en) des </w:t>
      </w:r>
      <w:r w:rsidR="00806FA6" w:rsidRPr="000277B5">
        <w:rPr>
          <w:szCs w:val="21"/>
        </w:rPr>
        <w:t>eignungsverleihenden Unternehmens</w:t>
      </w:r>
      <w:r w:rsidRPr="000277B5">
        <w:rPr>
          <w:szCs w:val="21"/>
        </w:rPr>
        <w:t xml:space="preserve"> und alle hierzu geforderten Angaben sind in </w:t>
      </w:r>
      <w:r w:rsidR="0034711D" w:rsidRPr="000277B5">
        <w:rPr>
          <w:b/>
          <w:bCs/>
          <w:szCs w:val="21"/>
        </w:rPr>
        <w:t xml:space="preserve">Anlage </w:t>
      </w:r>
      <w:r w:rsidR="0083068D" w:rsidRPr="000277B5">
        <w:rPr>
          <w:b/>
          <w:bCs/>
          <w:szCs w:val="21"/>
        </w:rPr>
        <w:t>1 Nr. 1 ff.</w:t>
      </w:r>
      <w:r w:rsidR="0083068D" w:rsidRPr="000277B5">
        <w:rPr>
          <w:szCs w:val="21"/>
        </w:rPr>
        <w:t xml:space="preserve"> </w:t>
      </w:r>
      <w:r w:rsidRPr="000277B5">
        <w:rPr>
          <w:bCs/>
          <w:szCs w:val="21"/>
        </w:rPr>
        <w:t>zu</w:t>
      </w:r>
      <w:r w:rsidRPr="000277B5">
        <w:rPr>
          <w:szCs w:val="21"/>
        </w:rPr>
        <w:t xml:space="preserve"> diesem Formblatt genannt.</w:t>
      </w:r>
    </w:p>
    <w:p w14:paraId="68F5EBE0" w14:textId="77777777" w:rsidR="00806FA6" w:rsidRPr="00806FA6" w:rsidRDefault="00806FA6" w:rsidP="00806FA6"/>
    <w:bookmarkEnd w:id="13"/>
    <w:p w14:paraId="7AB55F55" w14:textId="77777777" w:rsidR="00FD453E" w:rsidRPr="00FF7683" w:rsidRDefault="00FD453E" w:rsidP="00FD453E">
      <w:pPr>
        <w:pStyle w:val="LAText"/>
        <w:pBdr>
          <w:top w:val="single" w:sz="4" w:space="1" w:color="auto"/>
          <w:left w:val="single" w:sz="4" w:space="4" w:color="auto"/>
          <w:bottom w:val="single" w:sz="4" w:space="1" w:color="auto"/>
          <w:right w:val="single" w:sz="4" w:space="4" w:color="auto"/>
        </w:pBdr>
        <w:shd w:val="clear" w:color="auto" w:fill="F2F2F2" w:themeFill="background1" w:themeFillShade="F2"/>
        <w:ind w:left="567"/>
        <w:rPr>
          <w:szCs w:val="21"/>
        </w:rPr>
      </w:pPr>
      <w:r w:rsidRPr="00FF7683">
        <w:rPr>
          <w:szCs w:val="21"/>
        </w:rPr>
        <w:t>Durch Abgabe des Formblatts erkläre(n) ich/wir die Richtigkeit aller in diesem Formblatt einschließlich Anlagen gemachten Angaben, Erklärungen und Nachweisen.</w:t>
      </w:r>
    </w:p>
    <w:p w14:paraId="1B17433B" w14:textId="77777777" w:rsidR="00FD453E" w:rsidRPr="00FF7683" w:rsidRDefault="00FD453E" w:rsidP="00FD453E">
      <w:pPr>
        <w:spacing w:after="160" w:line="259" w:lineRule="auto"/>
        <w:rPr>
          <w:rFonts w:eastAsia="Times New Roman" w:cs="Times New Roman"/>
          <w:b/>
          <w:bCs/>
          <w:caps/>
          <w:szCs w:val="21"/>
          <w:lang w:eastAsia="de-DE"/>
        </w:rPr>
      </w:pPr>
      <w:bookmarkStart w:id="14" w:name="_Hlk33121471"/>
      <w:bookmarkEnd w:id="10"/>
      <w:bookmarkEnd w:id="11"/>
      <w:r w:rsidRPr="00FF7683">
        <w:rPr>
          <w:szCs w:val="21"/>
        </w:rPr>
        <w:br w:type="page"/>
      </w:r>
    </w:p>
    <w:p w14:paraId="4F9F85E3" w14:textId="70EF8F64" w:rsidR="00FD453E" w:rsidRPr="00FF7683" w:rsidRDefault="0034711D" w:rsidP="0083068D">
      <w:pPr>
        <w:pStyle w:val="LAEbene2"/>
        <w:numPr>
          <w:ilvl w:val="0"/>
          <w:numId w:val="0"/>
        </w:numPr>
        <w:ind w:left="1843" w:hanging="1276"/>
        <w:rPr>
          <w:b w:val="0"/>
          <w:bCs w:val="0"/>
          <w:szCs w:val="21"/>
        </w:rPr>
      </w:pPr>
      <w:r>
        <w:rPr>
          <w:szCs w:val="21"/>
        </w:rPr>
        <w:lastRenderedPageBreak/>
        <w:t>Anlage</w:t>
      </w:r>
      <w:r w:rsidR="004D1DD9" w:rsidRPr="00FF7683">
        <w:rPr>
          <w:szCs w:val="21"/>
        </w:rPr>
        <w:t xml:space="preserve"> </w:t>
      </w:r>
      <w:r w:rsidR="0083068D" w:rsidRPr="0083068D">
        <w:rPr>
          <w:szCs w:val="21"/>
        </w:rPr>
        <w:t>1</w:t>
      </w:r>
      <w:r w:rsidR="004D1DD9" w:rsidRPr="0083068D">
        <w:rPr>
          <w:szCs w:val="21"/>
        </w:rPr>
        <w:t>:</w:t>
      </w:r>
      <w:r w:rsidR="0083068D">
        <w:rPr>
          <w:szCs w:val="21"/>
        </w:rPr>
        <w:tab/>
      </w:r>
      <w:r w:rsidR="00FD453E" w:rsidRPr="00FF7683">
        <w:rPr>
          <w:szCs w:val="21"/>
        </w:rPr>
        <w:t xml:space="preserve">Referenzen des </w:t>
      </w:r>
      <w:r w:rsidR="00202F65">
        <w:rPr>
          <w:szCs w:val="21"/>
        </w:rPr>
        <w:t>eignungsverleihenden Unternehmens</w:t>
      </w:r>
      <w:r w:rsidR="00FD453E" w:rsidRPr="00FF7683">
        <w:rPr>
          <w:szCs w:val="21"/>
        </w:rPr>
        <w:t xml:space="preserve"> </w:t>
      </w:r>
      <w:r w:rsidR="00352F52">
        <w:rPr>
          <w:szCs w:val="21"/>
        </w:rPr>
        <w:t xml:space="preserve">aus den letzten höchstens drei </w:t>
      </w:r>
      <w:r w:rsidR="00857E50">
        <w:rPr>
          <w:szCs w:val="21"/>
        </w:rPr>
        <w:t xml:space="preserve">(3) </w:t>
      </w:r>
      <w:r w:rsidR="00352F52">
        <w:rPr>
          <w:szCs w:val="21"/>
        </w:rPr>
        <w:t>Jahren</w:t>
      </w:r>
      <w:r w:rsidR="00857E50">
        <w:rPr>
          <w:szCs w:val="21"/>
        </w:rPr>
        <w:t>.</w:t>
      </w:r>
      <w:r w:rsidR="00352F52">
        <w:rPr>
          <w:szCs w:val="21"/>
        </w:rPr>
        <w:t xml:space="preserve"> </w:t>
      </w:r>
    </w:p>
    <w:p w14:paraId="35E023B1" w14:textId="6A914AF4" w:rsidR="00FD453E" w:rsidRPr="00FF7683" w:rsidRDefault="00FD453E" w:rsidP="0083068D">
      <w:pPr>
        <w:pStyle w:val="LAEbene4"/>
        <w:numPr>
          <w:ilvl w:val="0"/>
          <w:numId w:val="0"/>
        </w:numPr>
        <w:ind w:left="1134" w:hanging="567"/>
        <w:rPr>
          <w:szCs w:val="21"/>
        </w:rPr>
      </w:pPr>
      <w:r w:rsidRPr="00FF7683">
        <w:rPr>
          <w:szCs w:val="21"/>
        </w:rPr>
        <w:t xml:space="preserve">Referenz </w:t>
      </w:r>
      <w:r w:rsidR="0083068D">
        <w:rPr>
          <w:szCs w:val="21"/>
        </w:rPr>
        <w:t xml:space="preserve">Nr. </w:t>
      </w:r>
      <w:r w:rsidRPr="00FF7683">
        <w:rPr>
          <w:szCs w:val="21"/>
        </w:rPr>
        <w:t xml:space="preserve">1 </w:t>
      </w:r>
      <w:r w:rsidRPr="00FF7683">
        <w:rPr>
          <w:b w:val="0"/>
          <w:bCs w:val="0"/>
          <w:szCs w:val="21"/>
        </w:rPr>
        <w:t>(</w:t>
      </w:r>
      <w:r w:rsidRPr="00FF7683">
        <w:rPr>
          <w:rStyle w:val="LAEbene4Zchn"/>
          <w:b/>
          <w:bCs/>
          <w:szCs w:val="21"/>
        </w:rPr>
        <w:t xml:space="preserve">Es sind </w:t>
      </w:r>
      <w:r w:rsidRPr="0083068D">
        <w:rPr>
          <w:rStyle w:val="LAEbene4Zchn"/>
          <w:b/>
          <w:bCs/>
          <w:szCs w:val="21"/>
        </w:rPr>
        <w:t xml:space="preserve">mindestens </w:t>
      </w:r>
      <w:r w:rsidR="000C397E">
        <w:rPr>
          <w:rStyle w:val="LAEbene4Zchn"/>
          <w:b/>
          <w:bCs/>
          <w:szCs w:val="21"/>
        </w:rPr>
        <w:t>zwei</w:t>
      </w:r>
      <w:r w:rsidRPr="0083068D">
        <w:rPr>
          <w:rStyle w:val="LAEbene4Zchn"/>
          <w:b/>
          <w:bCs/>
          <w:szCs w:val="21"/>
        </w:rPr>
        <w:t xml:space="preserve"> </w:t>
      </w:r>
      <w:r w:rsidR="00857E50" w:rsidRPr="0083068D">
        <w:rPr>
          <w:rStyle w:val="LAEbene4Zchn"/>
          <w:b/>
          <w:bCs/>
          <w:szCs w:val="21"/>
        </w:rPr>
        <w:t>(</w:t>
      </w:r>
      <w:r w:rsidR="000C397E">
        <w:rPr>
          <w:rStyle w:val="LAEbene4Zchn"/>
          <w:b/>
          <w:bCs/>
          <w:szCs w:val="21"/>
        </w:rPr>
        <w:t>2</w:t>
      </w:r>
      <w:r w:rsidR="00857E50" w:rsidRPr="0083068D">
        <w:rPr>
          <w:rStyle w:val="LAEbene4Zchn"/>
          <w:b/>
          <w:bCs/>
          <w:szCs w:val="21"/>
        </w:rPr>
        <w:t>)</w:t>
      </w:r>
      <w:r w:rsidR="00857E50">
        <w:rPr>
          <w:rStyle w:val="LAEbene4Zchn"/>
          <w:b/>
          <w:bCs/>
          <w:szCs w:val="21"/>
        </w:rPr>
        <w:t xml:space="preserve"> </w:t>
      </w:r>
      <w:r w:rsidRPr="00FF7683">
        <w:rPr>
          <w:rStyle w:val="LAEbene4Zchn"/>
          <w:b/>
          <w:bCs/>
          <w:szCs w:val="21"/>
        </w:rPr>
        <w:t>Referenzen</w:t>
      </w:r>
      <w:r w:rsidR="0083068D">
        <w:rPr>
          <w:rStyle w:val="Funotenzeichen"/>
          <w:szCs w:val="21"/>
        </w:rPr>
        <w:footnoteReference w:id="2"/>
      </w:r>
      <w:r w:rsidRPr="00FF7683">
        <w:rPr>
          <w:rStyle w:val="LAEbene4Zchn"/>
          <w:b/>
          <w:bCs/>
          <w:szCs w:val="21"/>
        </w:rPr>
        <w:t xml:space="preserve"> einzureichen</w:t>
      </w:r>
      <w:r w:rsidRPr="00FF7683">
        <w:rPr>
          <w:b w:val="0"/>
          <w:bCs w:val="0"/>
          <w:szCs w:val="21"/>
        </w:rPr>
        <w:t>!)</w:t>
      </w:r>
    </w:p>
    <w:tbl>
      <w:tblPr>
        <w:tblW w:w="5000" w:type="pct"/>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828"/>
        <w:gridCol w:w="5238"/>
      </w:tblGrid>
      <w:tr w:rsidR="000C397E" w:rsidRPr="009014DC" w14:paraId="47917222" w14:textId="77777777" w:rsidTr="000C397E">
        <w:tc>
          <w:tcPr>
            <w:tcW w:w="5000" w:type="pct"/>
            <w:gridSpan w:val="2"/>
            <w:shd w:val="clear" w:color="auto" w:fill="D9D9D9" w:themeFill="background1" w:themeFillShade="D9"/>
          </w:tcPr>
          <w:p w14:paraId="3CEC1293" w14:textId="77777777" w:rsidR="000C397E" w:rsidRPr="009014DC" w:rsidRDefault="000C397E" w:rsidP="004E4F5D">
            <w:pPr>
              <w:pStyle w:val="LAText"/>
              <w:rPr>
                <w:b/>
                <w:szCs w:val="21"/>
              </w:rPr>
            </w:pPr>
            <w:r w:rsidRPr="009014DC">
              <w:rPr>
                <w:b/>
                <w:szCs w:val="21"/>
              </w:rPr>
              <w:t xml:space="preserve">Referenz Nr. </w:t>
            </w:r>
            <w:r w:rsidRPr="009014DC">
              <w:rPr>
                <w:b/>
                <w:bCs/>
                <w:iCs/>
                <w:szCs w:val="21"/>
              </w:rPr>
              <w:t>1</w:t>
            </w:r>
          </w:p>
        </w:tc>
      </w:tr>
      <w:tr w:rsidR="000C397E" w:rsidRPr="009014DC" w14:paraId="32F3FDB0" w14:textId="77777777" w:rsidTr="000C397E">
        <w:trPr>
          <w:trHeight w:val="881"/>
        </w:trPr>
        <w:tc>
          <w:tcPr>
            <w:tcW w:w="2111" w:type="pct"/>
            <w:shd w:val="clear" w:color="auto" w:fill="F2F2F2" w:themeFill="background1" w:themeFillShade="F2"/>
          </w:tcPr>
          <w:p w14:paraId="48C03443" w14:textId="77777777" w:rsidR="000C397E" w:rsidRPr="009014DC" w:rsidRDefault="000C397E" w:rsidP="004E4F5D">
            <w:pPr>
              <w:pStyle w:val="LAText"/>
              <w:rPr>
                <w:szCs w:val="21"/>
              </w:rPr>
            </w:pPr>
            <w:r w:rsidRPr="009014DC">
              <w:rPr>
                <w:szCs w:val="21"/>
              </w:rPr>
              <w:t>Rolle des Referenznehmers in der Referenz:</w:t>
            </w:r>
          </w:p>
        </w:tc>
        <w:tc>
          <w:tcPr>
            <w:tcW w:w="2889" w:type="pct"/>
            <w:shd w:val="clear" w:color="auto" w:fill="F2F2F2" w:themeFill="background1" w:themeFillShade="F2"/>
          </w:tcPr>
          <w:p w14:paraId="10A1D0CD" w14:textId="77777777" w:rsidR="000C397E" w:rsidRPr="009014DC" w:rsidRDefault="00B25AFD" w:rsidP="004E4F5D">
            <w:pPr>
              <w:spacing w:line="312" w:lineRule="auto"/>
              <w:rPr>
                <w:szCs w:val="21"/>
              </w:rPr>
            </w:pPr>
            <w:sdt>
              <w:sdtPr>
                <w:rPr>
                  <w:szCs w:val="21"/>
                </w:rPr>
                <w:id w:val="-658374208"/>
                <w14:checkbox>
                  <w14:checked w14:val="0"/>
                  <w14:checkedState w14:val="2612" w14:font="MS Gothic"/>
                  <w14:uncheckedState w14:val="2610" w14:font="MS Gothic"/>
                </w14:checkbox>
              </w:sdtPr>
              <w:sdtEndPr/>
              <w:sdtContent>
                <w:r w:rsidR="000C397E" w:rsidRPr="009014DC">
                  <w:rPr>
                    <w:rFonts w:ascii="Segoe UI Symbol" w:hAnsi="Segoe UI Symbol" w:cs="Segoe UI Symbol"/>
                    <w:szCs w:val="21"/>
                  </w:rPr>
                  <w:t>☐</w:t>
                </w:r>
              </w:sdtContent>
            </w:sdt>
            <w:r w:rsidR="000C397E" w:rsidRPr="009014DC">
              <w:rPr>
                <w:szCs w:val="21"/>
              </w:rPr>
              <w:t xml:space="preserve"> Auftragnehmer</w:t>
            </w:r>
          </w:p>
          <w:p w14:paraId="2AD3EF83" w14:textId="77777777" w:rsidR="000C397E" w:rsidRPr="009014DC" w:rsidRDefault="00B25AFD" w:rsidP="004E4F5D">
            <w:pPr>
              <w:spacing w:line="312" w:lineRule="auto"/>
              <w:rPr>
                <w:szCs w:val="21"/>
              </w:rPr>
            </w:pPr>
            <w:sdt>
              <w:sdtPr>
                <w:rPr>
                  <w:szCs w:val="21"/>
                </w:rPr>
                <w:id w:val="2059746172"/>
                <w14:checkbox>
                  <w14:checked w14:val="0"/>
                  <w14:checkedState w14:val="2612" w14:font="MS Gothic"/>
                  <w14:uncheckedState w14:val="2610" w14:font="MS Gothic"/>
                </w14:checkbox>
              </w:sdtPr>
              <w:sdtEndPr/>
              <w:sdtContent>
                <w:r w:rsidR="000C397E" w:rsidRPr="009014DC">
                  <w:rPr>
                    <w:rFonts w:ascii="Segoe UI Symbol" w:eastAsia="MS Gothic" w:hAnsi="Segoe UI Symbol" w:cs="Segoe UI Symbol"/>
                    <w:szCs w:val="21"/>
                  </w:rPr>
                  <w:t>☐</w:t>
                </w:r>
              </w:sdtContent>
            </w:sdt>
            <w:r w:rsidR="000C397E" w:rsidRPr="009014DC">
              <w:rPr>
                <w:szCs w:val="21"/>
              </w:rPr>
              <w:t xml:space="preserve"> Mitglied einer Bietergemeinschaft </w:t>
            </w:r>
          </w:p>
          <w:p w14:paraId="1F98406B" w14:textId="77777777" w:rsidR="000C397E" w:rsidRPr="009014DC" w:rsidRDefault="00B25AFD" w:rsidP="004E4F5D">
            <w:pPr>
              <w:spacing w:line="312" w:lineRule="auto"/>
              <w:rPr>
                <w:szCs w:val="21"/>
              </w:rPr>
            </w:pPr>
            <w:sdt>
              <w:sdtPr>
                <w:rPr>
                  <w:szCs w:val="21"/>
                </w:rPr>
                <w:id w:val="1198968166"/>
                <w14:checkbox>
                  <w14:checked w14:val="0"/>
                  <w14:checkedState w14:val="2612" w14:font="MS Gothic"/>
                  <w14:uncheckedState w14:val="2610" w14:font="MS Gothic"/>
                </w14:checkbox>
              </w:sdtPr>
              <w:sdtEndPr/>
              <w:sdtContent>
                <w:r w:rsidR="000C397E" w:rsidRPr="009014DC">
                  <w:rPr>
                    <w:rFonts w:ascii="Segoe UI Symbol" w:eastAsia="MS Gothic" w:hAnsi="Segoe UI Symbol" w:cs="Segoe UI Symbol"/>
                    <w:szCs w:val="21"/>
                  </w:rPr>
                  <w:t>☐</w:t>
                </w:r>
              </w:sdtContent>
            </w:sdt>
            <w:r w:rsidR="000C397E" w:rsidRPr="009014DC">
              <w:rPr>
                <w:szCs w:val="21"/>
              </w:rPr>
              <w:t xml:space="preserve"> Unterauftragnehmer </w:t>
            </w:r>
          </w:p>
          <w:p w14:paraId="2EEC1BD1" w14:textId="77777777" w:rsidR="000C397E" w:rsidRPr="009014DC" w:rsidRDefault="00B25AFD" w:rsidP="004E4F5D">
            <w:pPr>
              <w:pStyle w:val="LAText"/>
              <w:spacing w:before="0"/>
              <w:rPr>
                <w:szCs w:val="21"/>
              </w:rPr>
            </w:pPr>
            <w:sdt>
              <w:sdtPr>
                <w:rPr>
                  <w:szCs w:val="21"/>
                </w:rPr>
                <w:id w:val="485979642"/>
                <w14:checkbox>
                  <w14:checked w14:val="0"/>
                  <w14:checkedState w14:val="2612" w14:font="MS Gothic"/>
                  <w14:uncheckedState w14:val="2610" w14:font="MS Gothic"/>
                </w14:checkbox>
              </w:sdtPr>
              <w:sdtEndPr/>
              <w:sdtContent>
                <w:r w:rsidR="000C397E" w:rsidRPr="009014DC">
                  <w:rPr>
                    <w:rFonts w:ascii="Segoe UI Symbol" w:eastAsia="MS Gothic" w:hAnsi="Segoe UI Symbol" w:cs="Segoe UI Symbol"/>
                    <w:szCs w:val="21"/>
                  </w:rPr>
                  <w:t>☐</w:t>
                </w:r>
              </w:sdtContent>
            </w:sdt>
            <w:r w:rsidR="000C397E" w:rsidRPr="009014DC">
              <w:rPr>
                <w:szCs w:val="21"/>
              </w:rPr>
              <w:t xml:space="preserve"> Sonstiges (Angabe der Rolle des Referenznehmers: </w:t>
            </w:r>
            <w:r w:rsidR="000C397E" w:rsidRPr="009014DC">
              <w:rPr>
                <w:i/>
                <w:noProof/>
                <w:szCs w:val="21"/>
              </w:rPr>
              <w:fldChar w:fldCharType="begin">
                <w:ffData>
                  <w:name w:val=""/>
                  <w:enabled/>
                  <w:calcOnExit/>
                  <w:textInput>
                    <w:default w:val="Rolle des Referenznehmers"/>
                  </w:textInput>
                </w:ffData>
              </w:fldChar>
            </w:r>
            <w:r w:rsidR="000C397E" w:rsidRPr="009014DC">
              <w:rPr>
                <w:i/>
                <w:noProof/>
                <w:szCs w:val="21"/>
              </w:rPr>
              <w:instrText xml:space="preserve"> FORMTEXT </w:instrText>
            </w:r>
            <w:r w:rsidR="000C397E" w:rsidRPr="009014DC">
              <w:rPr>
                <w:i/>
                <w:noProof/>
                <w:szCs w:val="21"/>
              </w:rPr>
            </w:r>
            <w:r w:rsidR="000C397E" w:rsidRPr="009014DC">
              <w:rPr>
                <w:i/>
                <w:noProof/>
                <w:szCs w:val="21"/>
              </w:rPr>
              <w:fldChar w:fldCharType="separate"/>
            </w:r>
            <w:r w:rsidR="000C397E" w:rsidRPr="009014DC">
              <w:rPr>
                <w:i/>
                <w:noProof/>
                <w:szCs w:val="21"/>
              </w:rPr>
              <w:t>Rolle des Referenznehmers</w:t>
            </w:r>
            <w:r w:rsidR="000C397E" w:rsidRPr="009014DC">
              <w:rPr>
                <w:i/>
                <w:noProof/>
                <w:szCs w:val="21"/>
              </w:rPr>
              <w:fldChar w:fldCharType="end"/>
            </w:r>
            <w:r w:rsidR="000C397E" w:rsidRPr="009014DC">
              <w:rPr>
                <w:i/>
                <w:noProof/>
                <w:szCs w:val="21"/>
              </w:rPr>
              <w:t>)</w:t>
            </w:r>
          </w:p>
        </w:tc>
      </w:tr>
      <w:tr w:rsidR="000C397E" w:rsidRPr="009014DC" w14:paraId="722F3DCE" w14:textId="77777777" w:rsidTr="000C397E">
        <w:trPr>
          <w:trHeight w:val="881"/>
        </w:trPr>
        <w:tc>
          <w:tcPr>
            <w:tcW w:w="2111" w:type="pct"/>
            <w:shd w:val="clear" w:color="auto" w:fill="F2F2F2" w:themeFill="background1" w:themeFillShade="F2"/>
          </w:tcPr>
          <w:p w14:paraId="55581DD5" w14:textId="77777777" w:rsidR="000C397E" w:rsidRPr="009014DC" w:rsidRDefault="000C397E" w:rsidP="004E4F5D">
            <w:pPr>
              <w:pStyle w:val="LAText"/>
              <w:rPr>
                <w:szCs w:val="21"/>
              </w:rPr>
            </w:pPr>
            <w:r w:rsidRPr="009014DC">
              <w:rPr>
                <w:szCs w:val="21"/>
              </w:rPr>
              <w:t>Beschreibung de</w:t>
            </w:r>
            <w:r>
              <w:rPr>
                <w:szCs w:val="21"/>
              </w:rPr>
              <w:t>r</w:t>
            </w:r>
            <w:r w:rsidRPr="009014DC">
              <w:rPr>
                <w:szCs w:val="21"/>
              </w:rPr>
              <w:t xml:space="preserve"> Referenz:</w:t>
            </w:r>
          </w:p>
        </w:tc>
        <w:tc>
          <w:tcPr>
            <w:tcW w:w="2889" w:type="pct"/>
            <w:shd w:val="clear" w:color="auto" w:fill="F2F2F2" w:themeFill="background1" w:themeFillShade="F2"/>
          </w:tcPr>
          <w:p w14:paraId="307D4680" w14:textId="77777777" w:rsidR="000C397E" w:rsidRPr="009014DC" w:rsidRDefault="000C397E" w:rsidP="004E4F5D">
            <w:pPr>
              <w:spacing w:before="240" w:line="312" w:lineRule="auto"/>
              <w:rPr>
                <w:i/>
                <w:szCs w:val="21"/>
              </w:rPr>
            </w:pPr>
            <w:r>
              <w:rPr>
                <w:i/>
                <w:szCs w:val="21"/>
              </w:rPr>
              <w:fldChar w:fldCharType="begin">
                <w:ffData>
                  <w:name w:val=""/>
                  <w:enabled/>
                  <w:calcOnExit/>
                  <w:textInput>
                    <w:default w:val="Beschreibung der Referenz"/>
                  </w:textInput>
                </w:ffData>
              </w:fldChar>
            </w:r>
            <w:r>
              <w:rPr>
                <w:i/>
                <w:szCs w:val="21"/>
              </w:rPr>
              <w:instrText xml:space="preserve"> FORMTEXT </w:instrText>
            </w:r>
            <w:r>
              <w:rPr>
                <w:i/>
                <w:szCs w:val="21"/>
              </w:rPr>
            </w:r>
            <w:r>
              <w:rPr>
                <w:i/>
                <w:szCs w:val="21"/>
              </w:rPr>
              <w:fldChar w:fldCharType="separate"/>
            </w:r>
            <w:r>
              <w:rPr>
                <w:i/>
                <w:noProof/>
                <w:szCs w:val="21"/>
              </w:rPr>
              <w:t>Beschreibung der Referenz</w:t>
            </w:r>
            <w:r>
              <w:rPr>
                <w:i/>
                <w:szCs w:val="21"/>
              </w:rPr>
              <w:fldChar w:fldCharType="end"/>
            </w:r>
          </w:p>
          <w:p w14:paraId="51067956" w14:textId="77777777" w:rsidR="000C397E" w:rsidRPr="009014DC" w:rsidRDefault="000C397E" w:rsidP="004E4F5D">
            <w:pPr>
              <w:spacing w:line="312" w:lineRule="auto"/>
              <w:rPr>
                <w:i/>
                <w:szCs w:val="21"/>
              </w:rPr>
            </w:pPr>
          </w:p>
          <w:p w14:paraId="0069B41C" w14:textId="77777777" w:rsidR="000C397E" w:rsidRPr="009014DC" w:rsidRDefault="000C397E" w:rsidP="004E4F5D">
            <w:pPr>
              <w:pStyle w:val="LAText"/>
              <w:rPr>
                <w:i/>
                <w:szCs w:val="21"/>
              </w:rPr>
            </w:pPr>
          </w:p>
        </w:tc>
      </w:tr>
      <w:tr w:rsidR="000C397E" w:rsidRPr="009014DC" w14:paraId="7783C2F9" w14:textId="77777777" w:rsidTr="000C397E">
        <w:trPr>
          <w:trHeight w:val="690"/>
        </w:trPr>
        <w:tc>
          <w:tcPr>
            <w:tcW w:w="2111" w:type="pct"/>
            <w:shd w:val="clear" w:color="auto" w:fill="F2F2F2" w:themeFill="background1" w:themeFillShade="F2"/>
          </w:tcPr>
          <w:p w14:paraId="19630B6A" w14:textId="77777777" w:rsidR="000C397E" w:rsidRPr="009014DC" w:rsidRDefault="000C397E" w:rsidP="004E4F5D">
            <w:pPr>
              <w:pStyle w:val="LAText"/>
              <w:rPr>
                <w:szCs w:val="21"/>
              </w:rPr>
            </w:pPr>
            <w:r w:rsidRPr="009014DC">
              <w:rPr>
                <w:szCs w:val="21"/>
              </w:rPr>
              <w:t>Auftragswert in EUR netto:</w:t>
            </w:r>
          </w:p>
        </w:tc>
        <w:tc>
          <w:tcPr>
            <w:tcW w:w="2889" w:type="pct"/>
            <w:shd w:val="clear" w:color="auto" w:fill="F2F2F2" w:themeFill="background1" w:themeFillShade="F2"/>
          </w:tcPr>
          <w:p w14:paraId="07B9A1E0" w14:textId="77777777" w:rsidR="000C397E" w:rsidRPr="009014DC" w:rsidRDefault="000C397E" w:rsidP="004E4F5D">
            <w:pPr>
              <w:pStyle w:val="LAText"/>
              <w:rPr>
                <w:i/>
                <w:szCs w:val="21"/>
              </w:rPr>
            </w:pPr>
            <w:r w:rsidRPr="009014DC">
              <w:rPr>
                <w:i/>
                <w:szCs w:val="21"/>
              </w:rPr>
              <w:fldChar w:fldCharType="begin">
                <w:ffData>
                  <w:name w:val=""/>
                  <w:enabled/>
                  <w:calcOnExit/>
                  <w:textInput>
                    <w:default w:val="Wert des Auftrag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Wert des Auftrags</w:t>
            </w:r>
            <w:r w:rsidRPr="009014DC">
              <w:rPr>
                <w:i/>
                <w:szCs w:val="21"/>
              </w:rPr>
              <w:fldChar w:fldCharType="end"/>
            </w:r>
            <w:r w:rsidRPr="009014DC">
              <w:rPr>
                <w:i/>
                <w:szCs w:val="21"/>
              </w:rPr>
              <w:t xml:space="preserve"> EUR netto</w:t>
            </w:r>
          </w:p>
        </w:tc>
      </w:tr>
      <w:tr w:rsidR="000C397E" w:rsidRPr="009014DC" w14:paraId="2228BFA0" w14:textId="77777777" w:rsidTr="000C397E">
        <w:trPr>
          <w:trHeight w:val="690"/>
        </w:trPr>
        <w:tc>
          <w:tcPr>
            <w:tcW w:w="2111" w:type="pct"/>
            <w:shd w:val="clear" w:color="auto" w:fill="F2F2F2" w:themeFill="background1" w:themeFillShade="F2"/>
          </w:tcPr>
          <w:p w14:paraId="14DBB7EE" w14:textId="77777777" w:rsidR="000C397E" w:rsidRPr="009014DC" w:rsidRDefault="000C397E" w:rsidP="004E4F5D">
            <w:pPr>
              <w:pStyle w:val="LAText"/>
              <w:rPr>
                <w:szCs w:val="21"/>
              </w:rPr>
            </w:pPr>
            <w:r w:rsidRPr="009014DC">
              <w:rPr>
                <w:szCs w:val="21"/>
              </w:rPr>
              <w:t xml:space="preserve">Erbringungszeitraum (Zeitraum der Leistungserbringung); sofern die Referenz zum Zeitpunkt der Einreichung des Angebots noch nicht beendet ist, ist in der Zeile </w:t>
            </w:r>
            <w:r w:rsidRPr="009014DC">
              <w:rPr>
                <w:i/>
                <w:iCs/>
                <w:szCs w:val="21"/>
              </w:rPr>
              <w:t>„Ende: Monat / Jahr oder laufend“</w:t>
            </w:r>
            <w:r w:rsidRPr="009014DC">
              <w:rPr>
                <w:szCs w:val="21"/>
              </w:rPr>
              <w:t xml:space="preserve"> „laufend“ anzugeben:</w:t>
            </w:r>
          </w:p>
        </w:tc>
        <w:tc>
          <w:tcPr>
            <w:tcW w:w="2889" w:type="pct"/>
            <w:shd w:val="clear" w:color="auto" w:fill="F2F2F2" w:themeFill="background1" w:themeFillShade="F2"/>
          </w:tcPr>
          <w:p w14:paraId="4C2BE779" w14:textId="77777777" w:rsidR="000C397E" w:rsidRPr="009014DC" w:rsidRDefault="000C397E" w:rsidP="004E4F5D">
            <w:pPr>
              <w:pStyle w:val="LAText"/>
              <w:rPr>
                <w:i/>
                <w:szCs w:val="21"/>
              </w:rPr>
            </w:pPr>
            <w:r w:rsidRPr="009014DC">
              <w:rPr>
                <w:szCs w:val="21"/>
              </w:rPr>
              <w:t>Beginn:</w:t>
            </w:r>
            <w:r w:rsidRPr="009014DC">
              <w:rPr>
                <w:i/>
                <w:szCs w:val="21"/>
              </w:rPr>
              <w:t xml:space="preserve"> </w:t>
            </w:r>
            <w:r w:rsidRPr="009014DC">
              <w:rPr>
                <w:i/>
                <w:szCs w:val="21"/>
              </w:rPr>
              <w:fldChar w:fldCharType="begin">
                <w:ffData>
                  <w:name w:val=""/>
                  <w:enabled/>
                  <w:calcOnExit/>
                  <w:textInput>
                    <w:default w:val="Monat / Jahr "/>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xml:space="preserve">Monat / Jahr </w:t>
            </w:r>
            <w:r w:rsidRPr="009014DC">
              <w:rPr>
                <w:i/>
                <w:szCs w:val="21"/>
              </w:rPr>
              <w:fldChar w:fldCharType="end"/>
            </w:r>
          </w:p>
          <w:p w14:paraId="4B5BE7C5" w14:textId="77777777" w:rsidR="000C397E" w:rsidRPr="009014DC" w:rsidRDefault="000C397E" w:rsidP="004E4F5D">
            <w:pPr>
              <w:pStyle w:val="LAText"/>
              <w:rPr>
                <w:szCs w:val="21"/>
              </w:rPr>
            </w:pPr>
            <w:r w:rsidRPr="009014DC">
              <w:rPr>
                <w:iCs/>
                <w:szCs w:val="21"/>
              </w:rPr>
              <w:t>Ende:</w:t>
            </w:r>
            <w:r w:rsidRPr="009014DC">
              <w:rPr>
                <w:i/>
                <w:szCs w:val="21"/>
              </w:rPr>
              <w:t xml:space="preserve"> </w:t>
            </w:r>
            <w:r w:rsidRPr="009014DC">
              <w:rPr>
                <w:i/>
                <w:szCs w:val="21"/>
              </w:rPr>
              <w:fldChar w:fldCharType="begin">
                <w:ffData>
                  <w:name w:val=""/>
                  <w:enabled/>
                  <w:calcOnExit/>
                  <w:textInput>
                    <w:default w:val="Monat / Jahr oder laufend"/>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Monat / Jahr oder laufend</w:t>
            </w:r>
            <w:r w:rsidRPr="009014DC">
              <w:rPr>
                <w:i/>
                <w:szCs w:val="21"/>
              </w:rPr>
              <w:fldChar w:fldCharType="end"/>
            </w:r>
          </w:p>
          <w:p w14:paraId="1FD7501A" w14:textId="77777777" w:rsidR="000C397E" w:rsidRPr="009014DC" w:rsidRDefault="000C397E" w:rsidP="004E4F5D">
            <w:pPr>
              <w:pStyle w:val="LAText"/>
              <w:rPr>
                <w:i/>
                <w:szCs w:val="21"/>
              </w:rPr>
            </w:pPr>
          </w:p>
        </w:tc>
      </w:tr>
      <w:tr w:rsidR="000C397E" w:rsidRPr="009014DC" w14:paraId="467ED84A" w14:textId="77777777" w:rsidTr="000C397E">
        <w:trPr>
          <w:trHeight w:val="690"/>
        </w:trPr>
        <w:tc>
          <w:tcPr>
            <w:tcW w:w="2111" w:type="pct"/>
            <w:shd w:val="clear" w:color="auto" w:fill="F2F2F2" w:themeFill="background1" w:themeFillShade="F2"/>
          </w:tcPr>
          <w:p w14:paraId="104C3039" w14:textId="77777777" w:rsidR="000C397E" w:rsidRPr="009014DC" w:rsidRDefault="000C397E" w:rsidP="004E4F5D">
            <w:pPr>
              <w:pStyle w:val="LAText"/>
              <w:rPr>
                <w:szCs w:val="21"/>
              </w:rPr>
            </w:pPr>
            <w:r w:rsidRPr="009014DC">
              <w:rPr>
                <w:szCs w:val="21"/>
              </w:rPr>
              <w:t>Name des Auftraggebers, Straße, PLZ</w:t>
            </w:r>
            <w:r>
              <w:rPr>
                <w:szCs w:val="21"/>
              </w:rPr>
              <w:t xml:space="preserve"> und </w:t>
            </w:r>
            <w:r w:rsidRPr="009014DC">
              <w:rPr>
                <w:szCs w:val="21"/>
              </w:rPr>
              <w:t>Ort:</w:t>
            </w:r>
          </w:p>
        </w:tc>
        <w:tc>
          <w:tcPr>
            <w:tcW w:w="2889" w:type="pct"/>
            <w:shd w:val="clear" w:color="auto" w:fill="F2F2F2" w:themeFill="background1" w:themeFillShade="F2"/>
          </w:tcPr>
          <w:p w14:paraId="55E2BF0A" w14:textId="77777777" w:rsidR="000C397E" w:rsidRPr="009014DC" w:rsidRDefault="000C397E" w:rsidP="004E4F5D">
            <w:pPr>
              <w:pStyle w:val="LAText"/>
              <w:rPr>
                <w:i/>
                <w:szCs w:val="21"/>
              </w:rPr>
            </w:pPr>
            <w:r w:rsidRPr="009014DC">
              <w:rPr>
                <w:i/>
                <w:szCs w:val="21"/>
              </w:rPr>
              <w:fldChar w:fldCharType="begin">
                <w:ffData>
                  <w:name w:val=""/>
                  <w:enabled/>
                  <w:calcOnExit/>
                  <w:textInput>
                    <w:default w:val="Name des Auftraggeber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Name des Auftraggebers</w:t>
            </w:r>
            <w:r w:rsidRPr="009014DC">
              <w:rPr>
                <w:szCs w:val="21"/>
              </w:rPr>
              <w:fldChar w:fldCharType="end"/>
            </w:r>
          </w:p>
          <w:p w14:paraId="76C7D5A5" w14:textId="77777777" w:rsidR="000C397E" w:rsidRPr="009014DC" w:rsidRDefault="000C397E" w:rsidP="004E4F5D">
            <w:pPr>
              <w:pStyle w:val="LAText"/>
              <w:spacing w:before="0"/>
              <w:rPr>
                <w:i/>
                <w:szCs w:val="21"/>
              </w:rPr>
            </w:pPr>
            <w:r w:rsidRPr="009014DC">
              <w:rPr>
                <w:i/>
                <w:szCs w:val="21"/>
              </w:rPr>
              <w:fldChar w:fldCharType="begin">
                <w:ffData>
                  <w:name w:val="Text3"/>
                  <w:enabled/>
                  <w:calcOnExit/>
                  <w:textInput>
                    <w:default w:val="Straße, Hausnummer"/>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Straße, Hausnummer</w:t>
            </w:r>
            <w:r w:rsidRPr="009014DC">
              <w:rPr>
                <w:szCs w:val="21"/>
              </w:rPr>
              <w:fldChar w:fldCharType="end"/>
            </w:r>
          </w:p>
          <w:p w14:paraId="6B5C142C" w14:textId="77777777" w:rsidR="000C397E" w:rsidRPr="009014DC" w:rsidRDefault="000C397E" w:rsidP="004E4F5D">
            <w:pPr>
              <w:pStyle w:val="LAText"/>
              <w:spacing w:before="0"/>
              <w:rPr>
                <w:i/>
                <w:szCs w:val="21"/>
              </w:rPr>
            </w:pPr>
            <w:r w:rsidRPr="009014DC">
              <w:rPr>
                <w:i/>
                <w:szCs w:val="21"/>
              </w:rPr>
              <w:fldChar w:fldCharType="begin">
                <w:ffData>
                  <w:name w:val="Text4"/>
                  <w:enabled/>
                  <w:calcOnExit/>
                  <w:textInput>
                    <w:default w:val="PLZ, Or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PLZ, Ort</w:t>
            </w:r>
            <w:r w:rsidRPr="009014DC">
              <w:rPr>
                <w:szCs w:val="21"/>
              </w:rPr>
              <w:fldChar w:fldCharType="end"/>
            </w:r>
          </w:p>
        </w:tc>
      </w:tr>
    </w:tbl>
    <w:p w14:paraId="0B3C75EA" w14:textId="77777777" w:rsidR="000C397E" w:rsidRPr="006734FE" w:rsidRDefault="000C397E" w:rsidP="000C397E">
      <w:pPr>
        <w:pStyle w:val="LAText"/>
      </w:pPr>
      <w:r w:rsidRPr="006734FE">
        <w:br w:type="page"/>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545"/>
        <w:gridCol w:w="5521"/>
      </w:tblGrid>
      <w:tr w:rsidR="000C397E" w14:paraId="510327E2" w14:textId="77777777" w:rsidTr="004E4F5D">
        <w:tc>
          <w:tcPr>
            <w:tcW w:w="5000" w:type="pct"/>
            <w:gridSpan w:val="2"/>
            <w:shd w:val="clear" w:color="auto" w:fill="D9D9D9" w:themeFill="background1" w:themeFillShade="D9"/>
          </w:tcPr>
          <w:p w14:paraId="29843C1F" w14:textId="77777777" w:rsidR="000C397E" w:rsidRPr="00356937" w:rsidRDefault="000C397E" w:rsidP="004E4F5D">
            <w:pPr>
              <w:pStyle w:val="LAText"/>
              <w:ind w:left="459" w:hanging="459"/>
              <w:rPr>
                <w:b/>
                <w:szCs w:val="21"/>
                <w:highlight w:val="yellow"/>
              </w:rPr>
            </w:pPr>
            <w:r w:rsidRPr="00356937">
              <w:rPr>
                <w:b/>
                <w:szCs w:val="21"/>
              </w:rPr>
              <w:lastRenderedPageBreak/>
              <w:t>Angaben zur Geeignetheit der Referenz</w:t>
            </w:r>
          </w:p>
        </w:tc>
      </w:tr>
      <w:tr w:rsidR="000C397E" w:rsidRPr="009014DC" w14:paraId="4C30B909" w14:textId="77777777" w:rsidTr="004E4F5D">
        <w:tc>
          <w:tcPr>
            <w:tcW w:w="1955" w:type="pct"/>
            <w:shd w:val="clear" w:color="auto" w:fill="F2F2F2" w:themeFill="background1" w:themeFillShade="F2"/>
          </w:tcPr>
          <w:p w14:paraId="011DF2E8" w14:textId="77777777" w:rsidR="000C397E" w:rsidRPr="009014DC" w:rsidRDefault="000C397E" w:rsidP="004E4F5D">
            <w:pPr>
              <w:pStyle w:val="LAText"/>
              <w:rPr>
                <w:szCs w:val="21"/>
              </w:rPr>
            </w:pPr>
            <w:r w:rsidRPr="006734FE">
              <w:t>Gegenstand der Referenz sind individuelle betreuende Maßnahmen aus dem Rechtskreis des SGB II für gesundheitlich</w:t>
            </w:r>
            <w:r>
              <w:t>, d.h. physisch oder psychisch</w:t>
            </w:r>
            <w:r w:rsidRPr="006734FE">
              <w:t xml:space="preserve"> beeinträchtigte bzw. eingeschränkte </w:t>
            </w:r>
            <w:r>
              <w:t>Leistungsberechtigte:</w:t>
            </w:r>
          </w:p>
        </w:tc>
        <w:tc>
          <w:tcPr>
            <w:tcW w:w="3045" w:type="pct"/>
            <w:shd w:val="clear" w:color="auto" w:fill="F2F2F2" w:themeFill="background1" w:themeFillShade="F2"/>
          </w:tcPr>
          <w:p w14:paraId="74FC4DAC" w14:textId="77777777" w:rsidR="000C397E" w:rsidRPr="00356937" w:rsidRDefault="00B25AFD" w:rsidP="004E4F5D">
            <w:pPr>
              <w:pStyle w:val="LAText"/>
              <w:ind w:left="459" w:hanging="459"/>
              <w:rPr>
                <w:szCs w:val="21"/>
              </w:rPr>
            </w:pPr>
            <w:sdt>
              <w:sdtPr>
                <w:rPr>
                  <w:szCs w:val="21"/>
                </w:rPr>
                <w:id w:val="1410353233"/>
                <w14:checkbox>
                  <w14:checked w14:val="0"/>
                  <w14:checkedState w14:val="2612" w14:font="MS Gothic"/>
                  <w14:uncheckedState w14:val="2610" w14:font="MS Gothic"/>
                </w14:checkbox>
              </w:sdtPr>
              <w:sdtEndPr/>
              <w:sdtContent>
                <w:r w:rsidR="000C397E" w:rsidRPr="00356937">
                  <w:rPr>
                    <w:rFonts w:ascii="Segoe UI Symbol" w:hAnsi="Segoe UI Symbol" w:cs="Segoe UI Symbol"/>
                    <w:szCs w:val="21"/>
                  </w:rPr>
                  <w:t>☐</w:t>
                </w:r>
              </w:sdtContent>
            </w:sdt>
            <w:r w:rsidR="000C397E" w:rsidRPr="00356937">
              <w:rPr>
                <w:szCs w:val="21"/>
              </w:rPr>
              <w:tab/>
              <w:t>ja</w:t>
            </w:r>
          </w:p>
          <w:p w14:paraId="0E3CC3D0" w14:textId="77777777" w:rsidR="000C397E" w:rsidRPr="009014DC" w:rsidRDefault="00B25AFD" w:rsidP="004E4F5D">
            <w:pPr>
              <w:pStyle w:val="LAText"/>
              <w:spacing w:before="0"/>
              <w:ind w:left="459" w:hanging="459"/>
              <w:rPr>
                <w:szCs w:val="21"/>
                <w:highlight w:val="yellow"/>
              </w:rPr>
            </w:pPr>
            <w:sdt>
              <w:sdtPr>
                <w:rPr>
                  <w:szCs w:val="21"/>
                </w:rPr>
                <w:id w:val="-1324343970"/>
                <w14:checkbox>
                  <w14:checked w14:val="0"/>
                  <w14:checkedState w14:val="2612" w14:font="MS Gothic"/>
                  <w14:uncheckedState w14:val="2610" w14:font="MS Gothic"/>
                </w14:checkbox>
              </w:sdtPr>
              <w:sdtEndPr/>
              <w:sdtContent>
                <w:r w:rsidR="000C397E" w:rsidRPr="00356937">
                  <w:rPr>
                    <w:rFonts w:ascii="Segoe UI Symbol" w:hAnsi="Segoe UI Symbol" w:cs="Segoe UI Symbol"/>
                    <w:szCs w:val="21"/>
                  </w:rPr>
                  <w:t>☐</w:t>
                </w:r>
              </w:sdtContent>
            </w:sdt>
            <w:r w:rsidR="000C397E" w:rsidRPr="00356937">
              <w:rPr>
                <w:szCs w:val="21"/>
              </w:rPr>
              <w:tab/>
              <w:t>nein (</w:t>
            </w:r>
            <w:r w:rsidR="000C397E" w:rsidRPr="00356937">
              <w:rPr>
                <w:i/>
                <w:szCs w:val="21"/>
              </w:rPr>
              <w:t>in diesem Fall kann die Referenz nicht berücksichtigt werden</w:t>
            </w:r>
            <w:r w:rsidR="000C397E" w:rsidRPr="00356937">
              <w:rPr>
                <w:szCs w:val="21"/>
              </w:rPr>
              <w:t>)</w:t>
            </w:r>
          </w:p>
        </w:tc>
      </w:tr>
      <w:tr w:rsidR="000C397E" w:rsidRPr="009014DC" w14:paraId="2CB899A0" w14:textId="77777777" w:rsidTr="004E4F5D">
        <w:tc>
          <w:tcPr>
            <w:tcW w:w="1955" w:type="pct"/>
            <w:shd w:val="clear" w:color="auto" w:fill="F2F2F2" w:themeFill="background1" w:themeFillShade="F2"/>
          </w:tcPr>
          <w:p w14:paraId="04376A23" w14:textId="31783A6A" w:rsidR="000C397E" w:rsidRPr="009014DC" w:rsidRDefault="000C397E" w:rsidP="004E4F5D">
            <w:pPr>
              <w:pStyle w:val="LAText"/>
              <w:rPr>
                <w:szCs w:val="21"/>
              </w:rPr>
            </w:pPr>
            <w:r w:rsidRPr="00356937">
              <w:rPr>
                <w:szCs w:val="21"/>
              </w:rPr>
              <w:t xml:space="preserve">In der Referenz </w:t>
            </w:r>
            <w:proofErr w:type="gramStart"/>
            <w:r w:rsidRPr="00356937">
              <w:rPr>
                <w:szCs w:val="21"/>
              </w:rPr>
              <w:t>wurden</w:t>
            </w:r>
            <w:proofErr w:type="gramEnd"/>
            <w:r w:rsidRPr="00356937">
              <w:rPr>
                <w:szCs w:val="21"/>
              </w:rPr>
              <w:t xml:space="preserve"> mindestens ein Arzt</w:t>
            </w:r>
            <w:r>
              <w:rPr>
                <w:szCs w:val="21"/>
              </w:rPr>
              <w:t xml:space="preserve"> oder </w:t>
            </w:r>
            <w:r w:rsidRPr="00356937">
              <w:rPr>
                <w:szCs w:val="21"/>
              </w:rPr>
              <w:t xml:space="preserve">Psychologe </w:t>
            </w:r>
            <w:r w:rsidRPr="000C397E">
              <w:rPr>
                <w:szCs w:val="21"/>
                <w:u w:val="single"/>
              </w:rPr>
              <w:t>und</w:t>
            </w:r>
            <w:r w:rsidRPr="00356937">
              <w:rPr>
                <w:szCs w:val="21"/>
              </w:rPr>
              <w:t xml:space="preserve"> ein Coach eingesetzt</w:t>
            </w:r>
            <w:r>
              <w:rPr>
                <w:szCs w:val="21"/>
              </w:rPr>
              <w:t>:</w:t>
            </w:r>
          </w:p>
        </w:tc>
        <w:tc>
          <w:tcPr>
            <w:tcW w:w="3045" w:type="pct"/>
            <w:shd w:val="clear" w:color="auto" w:fill="F2F2F2" w:themeFill="background1" w:themeFillShade="F2"/>
          </w:tcPr>
          <w:p w14:paraId="5CEF685A" w14:textId="77777777" w:rsidR="000C397E" w:rsidRPr="009014DC" w:rsidRDefault="00B25AFD" w:rsidP="004E4F5D">
            <w:pPr>
              <w:pStyle w:val="LAText"/>
              <w:ind w:left="459" w:hanging="459"/>
              <w:rPr>
                <w:szCs w:val="21"/>
              </w:rPr>
            </w:pPr>
            <w:sdt>
              <w:sdtPr>
                <w:rPr>
                  <w:szCs w:val="21"/>
                </w:rPr>
                <w:id w:val="-248203679"/>
                <w14:checkbox>
                  <w14:checked w14:val="0"/>
                  <w14:checkedState w14:val="2612" w14:font="MS Gothic"/>
                  <w14:uncheckedState w14:val="2610" w14:font="MS Gothic"/>
                </w14:checkbox>
              </w:sdtPr>
              <w:sdtEndPr/>
              <w:sdtContent>
                <w:r w:rsidR="000C397E" w:rsidRPr="009014DC">
                  <w:rPr>
                    <w:rFonts w:ascii="Segoe UI Symbol" w:hAnsi="Segoe UI Symbol" w:cs="Segoe UI Symbol"/>
                    <w:szCs w:val="21"/>
                  </w:rPr>
                  <w:t>☐</w:t>
                </w:r>
              </w:sdtContent>
            </w:sdt>
            <w:r w:rsidR="000C397E" w:rsidRPr="009014DC">
              <w:rPr>
                <w:szCs w:val="21"/>
              </w:rPr>
              <w:tab/>
              <w:t>ja</w:t>
            </w:r>
          </w:p>
          <w:p w14:paraId="678321E7" w14:textId="77777777" w:rsidR="000C397E" w:rsidRPr="009014DC" w:rsidRDefault="00B25AFD" w:rsidP="004E4F5D">
            <w:pPr>
              <w:pStyle w:val="LAText"/>
              <w:spacing w:before="0"/>
              <w:ind w:left="459" w:hanging="459"/>
              <w:rPr>
                <w:szCs w:val="21"/>
              </w:rPr>
            </w:pPr>
            <w:sdt>
              <w:sdtPr>
                <w:rPr>
                  <w:szCs w:val="21"/>
                </w:rPr>
                <w:id w:val="181870126"/>
                <w14:checkbox>
                  <w14:checked w14:val="0"/>
                  <w14:checkedState w14:val="2612" w14:font="MS Gothic"/>
                  <w14:uncheckedState w14:val="2610" w14:font="MS Gothic"/>
                </w14:checkbox>
              </w:sdtPr>
              <w:sdtEndPr/>
              <w:sdtContent>
                <w:r w:rsidR="000C397E" w:rsidRPr="009014DC">
                  <w:rPr>
                    <w:rFonts w:ascii="Segoe UI Symbol" w:hAnsi="Segoe UI Symbol" w:cs="Segoe UI Symbol"/>
                    <w:szCs w:val="21"/>
                  </w:rPr>
                  <w:t>☐</w:t>
                </w:r>
              </w:sdtContent>
            </w:sdt>
            <w:r w:rsidR="000C397E" w:rsidRPr="009014DC">
              <w:rPr>
                <w:bCs/>
                <w:szCs w:val="21"/>
              </w:rPr>
              <w:tab/>
            </w:r>
            <w:r w:rsidR="000C397E" w:rsidRPr="009014DC">
              <w:rPr>
                <w:szCs w:val="21"/>
              </w:rPr>
              <w:t>nein (</w:t>
            </w:r>
            <w:r w:rsidR="000C397E" w:rsidRPr="009014DC">
              <w:rPr>
                <w:i/>
                <w:szCs w:val="21"/>
              </w:rPr>
              <w:t>in diesem Fall kann die Referenz nicht berücksichtigt werden</w:t>
            </w:r>
            <w:r w:rsidR="000C397E" w:rsidRPr="009014DC">
              <w:rPr>
                <w:szCs w:val="21"/>
              </w:rPr>
              <w:t>)</w:t>
            </w:r>
          </w:p>
        </w:tc>
      </w:tr>
      <w:tr w:rsidR="000C397E" w:rsidRPr="009014DC" w14:paraId="404398A0" w14:textId="77777777" w:rsidTr="004E4F5D">
        <w:tc>
          <w:tcPr>
            <w:tcW w:w="1955" w:type="pct"/>
            <w:shd w:val="clear" w:color="auto" w:fill="F2F2F2" w:themeFill="background1" w:themeFillShade="F2"/>
          </w:tcPr>
          <w:p w14:paraId="40EA4885" w14:textId="77777777" w:rsidR="000C397E" w:rsidRPr="009014DC" w:rsidRDefault="000C397E" w:rsidP="004E4F5D">
            <w:pPr>
              <w:pStyle w:val="LAText"/>
              <w:rPr>
                <w:szCs w:val="21"/>
              </w:rPr>
            </w:pPr>
            <w:r w:rsidRPr="00356937">
              <w:rPr>
                <w:szCs w:val="21"/>
              </w:rPr>
              <w:t>Die Maßnahme in der Referenz war darauf ausgerichtet, dass die Erwerbsfähigkeit der Leistungsberechtigten erhalten, verbessert oder wiederhergestellt wird.</w:t>
            </w:r>
          </w:p>
        </w:tc>
        <w:tc>
          <w:tcPr>
            <w:tcW w:w="3045" w:type="pct"/>
            <w:shd w:val="clear" w:color="auto" w:fill="F2F2F2" w:themeFill="background1" w:themeFillShade="F2"/>
          </w:tcPr>
          <w:p w14:paraId="76ECF566" w14:textId="77777777" w:rsidR="000C397E" w:rsidRPr="009014DC" w:rsidRDefault="00B25AFD" w:rsidP="004E4F5D">
            <w:pPr>
              <w:pStyle w:val="LAText"/>
              <w:ind w:left="459" w:hanging="459"/>
              <w:rPr>
                <w:szCs w:val="21"/>
              </w:rPr>
            </w:pPr>
            <w:sdt>
              <w:sdtPr>
                <w:rPr>
                  <w:szCs w:val="21"/>
                </w:rPr>
                <w:id w:val="144712037"/>
                <w14:checkbox>
                  <w14:checked w14:val="0"/>
                  <w14:checkedState w14:val="2612" w14:font="MS Gothic"/>
                  <w14:uncheckedState w14:val="2610" w14:font="MS Gothic"/>
                </w14:checkbox>
              </w:sdtPr>
              <w:sdtEndPr/>
              <w:sdtContent>
                <w:r w:rsidR="000C397E" w:rsidRPr="009014DC">
                  <w:rPr>
                    <w:rFonts w:ascii="Segoe UI Symbol" w:hAnsi="Segoe UI Symbol" w:cs="Segoe UI Symbol"/>
                    <w:szCs w:val="21"/>
                  </w:rPr>
                  <w:t>☐</w:t>
                </w:r>
              </w:sdtContent>
            </w:sdt>
            <w:r w:rsidR="000C397E" w:rsidRPr="009014DC">
              <w:rPr>
                <w:szCs w:val="21"/>
              </w:rPr>
              <w:tab/>
              <w:t>ja</w:t>
            </w:r>
          </w:p>
          <w:p w14:paraId="7B8F3726" w14:textId="77777777" w:rsidR="000C397E" w:rsidRPr="009014DC" w:rsidRDefault="00B25AFD" w:rsidP="004E4F5D">
            <w:pPr>
              <w:pStyle w:val="LAText"/>
              <w:spacing w:before="0"/>
              <w:ind w:left="459" w:hanging="459"/>
              <w:rPr>
                <w:i/>
                <w:szCs w:val="21"/>
              </w:rPr>
            </w:pPr>
            <w:sdt>
              <w:sdtPr>
                <w:rPr>
                  <w:szCs w:val="21"/>
                </w:rPr>
                <w:id w:val="1647007029"/>
                <w14:checkbox>
                  <w14:checked w14:val="0"/>
                  <w14:checkedState w14:val="2612" w14:font="MS Gothic"/>
                  <w14:uncheckedState w14:val="2610" w14:font="MS Gothic"/>
                </w14:checkbox>
              </w:sdtPr>
              <w:sdtEndPr/>
              <w:sdtContent>
                <w:r w:rsidR="000C397E" w:rsidRPr="009014DC">
                  <w:rPr>
                    <w:rFonts w:ascii="Segoe UI Symbol" w:hAnsi="Segoe UI Symbol" w:cs="Segoe UI Symbol"/>
                    <w:szCs w:val="21"/>
                  </w:rPr>
                  <w:t>☐</w:t>
                </w:r>
              </w:sdtContent>
            </w:sdt>
            <w:r w:rsidR="000C397E" w:rsidRPr="009014DC">
              <w:rPr>
                <w:bCs/>
                <w:szCs w:val="21"/>
              </w:rPr>
              <w:tab/>
            </w:r>
            <w:r w:rsidR="000C397E" w:rsidRPr="009014DC">
              <w:rPr>
                <w:szCs w:val="21"/>
              </w:rPr>
              <w:t>nein (</w:t>
            </w:r>
            <w:r w:rsidR="000C397E" w:rsidRPr="009014DC">
              <w:rPr>
                <w:i/>
                <w:szCs w:val="21"/>
              </w:rPr>
              <w:t>in diesem Fall kann die Referenz nicht berücksichtigt werden</w:t>
            </w:r>
            <w:r w:rsidR="000C397E" w:rsidRPr="009014DC">
              <w:rPr>
                <w:szCs w:val="21"/>
              </w:rPr>
              <w:t>)</w:t>
            </w:r>
          </w:p>
        </w:tc>
      </w:tr>
      <w:tr w:rsidR="000C397E" w:rsidRPr="009014DC" w14:paraId="1BDD96E9" w14:textId="77777777" w:rsidTr="004E4F5D">
        <w:tc>
          <w:tcPr>
            <w:tcW w:w="1955" w:type="pct"/>
            <w:shd w:val="clear" w:color="auto" w:fill="F2F2F2" w:themeFill="background1" w:themeFillShade="F2"/>
          </w:tcPr>
          <w:p w14:paraId="7C431AA6" w14:textId="77777777" w:rsidR="000C397E" w:rsidRPr="00356937" w:rsidRDefault="000C397E" w:rsidP="004E4F5D">
            <w:pPr>
              <w:pStyle w:val="LAText"/>
              <w:rPr>
                <w:szCs w:val="21"/>
              </w:rPr>
            </w:pPr>
            <w:r w:rsidRPr="00356937">
              <w:rPr>
                <w:szCs w:val="21"/>
              </w:rPr>
              <w:t>Die Referenz wurde aus Sicht des Referenzauftraggebers vertragskonform erbracht</w:t>
            </w:r>
            <w:r>
              <w:rPr>
                <w:szCs w:val="21"/>
              </w:rPr>
              <w:t>:</w:t>
            </w:r>
          </w:p>
        </w:tc>
        <w:tc>
          <w:tcPr>
            <w:tcW w:w="3045" w:type="pct"/>
            <w:shd w:val="clear" w:color="auto" w:fill="F2F2F2" w:themeFill="background1" w:themeFillShade="F2"/>
          </w:tcPr>
          <w:p w14:paraId="35623B0E" w14:textId="77777777" w:rsidR="000C397E" w:rsidRPr="009014DC" w:rsidRDefault="00B25AFD" w:rsidP="004E4F5D">
            <w:pPr>
              <w:pStyle w:val="LAText"/>
              <w:ind w:left="459" w:hanging="459"/>
              <w:rPr>
                <w:szCs w:val="21"/>
              </w:rPr>
            </w:pPr>
            <w:sdt>
              <w:sdtPr>
                <w:rPr>
                  <w:szCs w:val="21"/>
                </w:rPr>
                <w:id w:val="290490585"/>
                <w14:checkbox>
                  <w14:checked w14:val="0"/>
                  <w14:checkedState w14:val="2612" w14:font="MS Gothic"/>
                  <w14:uncheckedState w14:val="2610" w14:font="MS Gothic"/>
                </w14:checkbox>
              </w:sdtPr>
              <w:sdtEndPr/>
              <w:sdtContent>
                <w:r w:rsidR="000C397E">
                  <w:rPr>
                    <w:rFonts w:ascii="MS Gothic" w:eastAsia="MS Gothic" w:hAnsi="MS Gothic" w:hint="eastAsia"/>
                    <w:szCs w:val="21"/>
                  </w:rPr>
                  <w:t>☐</w:t>
                </w:r>
              </w:sdtContent>
            </w:sdt>
            <w:r w:rsidR="000C397E" w:rsidRPr="009014DC">
              <w:rPr>
                <w:szCs w:val="21"/>
              </w:rPr>
              <w:tab/>
              <w:t>ja</w:t>
            </w:r>
          </w:p>
          <w:p w14:paraId="14805F88" w14:textId="77777777" w:rsidR="000C397E" w:rsidRDefault="00B25AFD" w:rsidP="004E4F5D">
            <w:pPr>
              <w:pStyle w:val="LAText"/>
              <w:ind w:left="459" w:hanging="459"/>
              <w:rPr>
                <w:szCs w:val="21"/>
              </w:rPr>
            </w:pPr>
            <w:sdt>
              <w:sdtPr>
                <w:rPr>
                  <w:szCs w:val="21"/>
                </w:rPr>
                <w:id w:val="1399248940"/>
                <w14:checkbox>
                  <w14:checked w14:val="0"/>
                  <w14:checkedState w14:val="2612" w14:font="MS Gothic"/>
                  <w14:uncheckedState w14:val="2610" w14:font="MS Gothic"/>
                </w14:checkbox>
              </w:sdtPr>
              <w:sdtEndPr/>
              <w:sdtContent>
                <w:r w:rsidR="000C397E" w:rsidRPr="009014DC">
                  <w:rPr>
                    <w:rFonts w:ascii="Segoe UI Symbol" w:hAnsi="Segoe UI Symbol" w:cs="Segoe UI Symbol"/>
                    <w:szCs w:val="21"/>
                  </w:rPr>
                  <w:t>☐</w:t>
                </w:r>
              </w:sdtContent>
            </w:sdt>
            <w:r w:rsidR="000C397E" w:rsidRPr="009014DC">
              <w:rPr>
                <w:bCs/>
                <w:szCs w:val="21"/>
              </w:rPr>
              <w:tab/>
            </w:r>
            <w:r w:rsidR="000C397E" w:rsidRPr="009014DC">
              <w:rPr>
                <w:szCs w:val="21"/>
              </w:rPr>
              <w:t>nein (</w:t>
            </w:r>
            <w:r w:rsidR="000C397E" w:rsidRPr="009014DC">
              <w:rPr>
                <w:i/>
                <w:szCs w:val="21"/>
              </w:rPr>
              <w:t>in diesem Fall kann die Referenz nicht berücksichtigt werden</w:t>
            </w:r>
            <w:r w:rsidR="000C397E" w:rsidRPr="009014DC">
              <w:rPr>
                <w:szCs w:val="21"/>
              </w:rPr>
              <w:t>)</w:t>
            </w:r>
          </w:p>
        </w:tc>
      </w:tr>
      <w:tr w:rsidR="000C397E" w:rsidRPr="00356937" w14:paraId="71FD46BD" w14:textId="77777777" w:rsidTr="004E4F5D">
        <w:tc>
          <w:tcPr>
            <w:tcW w:w="5000" w:type="pct"/>
            <w:gridSpan w:val="2"/>
            <w:shd w:val="clear" w:color="auto" w:fill="D9D9D9" w:themeFill="background1" w:themeFillShade="D9"/>
          </w:tcPr>
          <w:p w14:paraId="1EF32C75" w14:textId="77777777" w:rsidR="000C397E" w:rsidRPr="00356937" w:rsidRDefault="000C397E" w:rsidP="004E4F5D">
            <w:pPr>
              <w:pStyle w:val="LAText"/>
              <w:ind w:left="459" w:hanging="459"/>
              <w:rPr>
                <w:b/>
                <w:szCs w:val="21"/>
                <w:highlight w:val="yellow"/>
              </w:rPr>
            </w:pPr>
            <w:r>
              <w:rPr>
                <w:b/>
                <w:szCs w:val="21"/>
              </w:rPr>
              <w:t>Weitere Mindestanforderung</w:t>
            </w:r>
          </w:p>
        </w:tc>
      </w:tr>
      <w:tr w:rsidR="000C397E" w:rsidRPr="009014DC" w14:paraId="7921275F" w14:textId="77777777" w:rsidTr="004E4F5D">
        <w:tc>
          <w:tcPr>
            <w:tcW w:w="1955" w:type="pct"/>
            <w:shd w:val="clear" w:color="auto" w:fill="F2F2F2" w:themeFill="background1" w:themeFillShade="F2"/>
          </w:tcPr>
          <w:p w14:paraId="1C8FB061" w14:textId="77777777" w:rsidR="000C397E" w:rsidRDefault="000C397E" w:rsidP="004E4F5D">
            <w:pPr>
              <w:pStyle w:val="LAText1"/>
              <w:ind w:left="0"/>
            </w:pPr>
            <w:r>
              <w:t xml:space="preserve">Gleichzeitig, d.h. während des gesamten Leistungszeitraums der Referenz wurden mindestens 40 Teilnehmende parallel individuell betreut. </w:t>
            </w:r>
          </w:p>
          <w:p w14:paraId="4F6E4C7C" w14:textId="4F5D6FF3" w:rsidR="000C397E" w:rsidRDefault="000C397E" w:rsidP="004E4F5D">
            <w:pPr>
              <w:pStyle w:val="LAText1"/>
              <w:ind w:left="0"/>
            </w:pPr>
            <w:r>
              <w:t>Diese Anforderung kann d</w:t>
            </w:r>
            <w:r w:rsidR="00AC6EC3">
              <w:t xml:space="preserve">as eignungsverleihende Unternehmen </w:t>
            </w:r>
            <w:r>
              <w:t xml:space="preserve">entweder durch die eingereichten geeigneten Referenzen zum SGB II erreichen. </w:t>
            </w:r>
            <w:r w:rsidR="00AC6EC3">
              <w:t>D</w:t>
            </w:r>
            <w:r w:rsidR="00AC6EC3">
              <w:t xml:space="preserve">as eignungsverleihende Unternehmen </w:t>
            </w:r>
            <w:r>
              <w:t xml:space="preserve">kann ergänzend jedoch auch Referenzen aus anderen Sozialgesetzbüchern heranziehen, sofern diese gleichzeitig zu der eingereichten geeigneten Referenz nach SGB II erbracht </w:t>
            </w:r>
            <w:r>
              <w:lastRenderedPageBreak/>
              <w:t>wurden und zumindest die nachfolgende Voraussetzung erfüllen:</w:t>
            </w:r>
          </w:p>
          <w:p w14:paraId="55790351" w14:textId="77777777" w:rsidR="000C397E" w:rsidRPr="009014DC" w:rsidRDefault="000C397E" w:rsidP="004E4F5D">
            <w:pPr>
              <w:pStyle w:val="LAText"/>
              <w:rPr>
                <w:szCs w:val="21"/>
              </w:rPr>
            </w:pPr>
            <w:r w:rsidRPr="006734FE">
              <w:fldChar w:fldCharType="begin"/>
            </w:r>
            <w:r w:rsidRPr="006734FE">
              <w:instrText>LL_ID:hqgvg8mDWq6t47yRX</w:instrText>
            </w:r>
            <w:r w:rsidRPr="006734FE">
              <w:fldChar w:fldCharType="separate"/>
            </w:r>
            <w:r w:rsidRPr="006734FE">
              <w:fldChar w:fldCharType="end"/>
            </w:r>
            <w:r w:rsidRPr="006734FE">
              <w:t xml:space="preserve">Gegenstand der Referenz sind individuelle betreuende Maßnahmen </w:t>
            </w:r>
            <w:r>
              <w:t>für Leistungsberechtigte</w:t>
            </w:r>
            <w:r w:rsidRPr="006734FE">
              <w:t xml:space="preserve"> aus dem Rechtskreis de</w:t>
            </w:r>
            <w:r>
              <w:t>r Sozialgesetzbücher</w:t>
            </w:r>
            <w:r w:rsidRPr="006734FE">
              <w:t>.</w:t>
            </w:r>
            <w:r>
              <w:t xml:space="preserve"> Individuell betreuende Maßnahmen sind solche Maßnahmen, die eine auf die individuelle Person und deren Situation zentrierte Betreuung vorsehen</w:t>
            </w:r>
          </w:p>
        </w:tc>
        <w:tc>
          <w:tcPr>
            <w:tcW w:w="3045" w:type="pct"/>
            <w:shd w:val="clear" w:color="auto" w:fill="F2F2F2" w:themeFill="background1" w:themeFillShade="F2"/>
          </w:tcPr>
          <w:p w14:paraId="1E812533" w14:textId="77777777" w:rsidR="000C397E" w:rsidRDefault="00B25AFD" w:rsidP="004E4F5D">
            <w:pPr>
              <w:pStyle w:val="LAText"/>
              <w:ind w:left="459" w:hanging="459"/>
              <w:rPr>
                <w:szCs w:val="21"/>
              </w:rPr>
            </w:pPr>
            <w:sdt>
              <w:sdtPr>
                <w:rPr>
                  <w:szCs w:val="21"/>
                </w:rPr>
                <w:id w:val="-1981154324"/>
                <w14:checkbox>
                  <w14:checked w14:val="0"/>
                  <w14:checkedState w14:val="2612" w14:font="MS Gothic"/>
                  <w14:uncheckedState w14:val="2610" w14:font="MS Gothic"/>
                </w14:checkbox>
              </w:sdtPr>
              <w:sdtEndPr/>
              <w:sdtContent>
                <w:r w:rsidR="000C397E">
                  <w:rPr>
                    <w:rFonts w:ascii="MS Gothic" w:eastAsia="MS Gothic" w:hAnsi="MS Gothic" w:hint="eastAsia"/>
                    <w:szCs w:val="21"/>
                  </w:rPr>
                  <w:t>☐</w:t>
                </w:r>
              </w:sdtContent>
            </w:sdt>
            <w:r w:rsidR="000C397E" w:rsidRPr="00356937">
              <w:rPr>
                <w:szCs w:val="21"/>
              </w:rPr>
              <w:tab/>
              <w:t>ja</w:t>
            </w:r>
          </w:p>
          <w:p w14:paraId="5B7CE925" w14:textId="2CDBC641" w:rsidR="000C397E" w:rsidRPr="00452B68" w:rsidRDefault="000C397E" w:rsidP="004E4F5D">
            <w:pPr>
              <w:pStyle w:val="LAText"/>
              <w:rPr>
                <w:i/>
                <w:szCs w:val="21"/>
              </w:rPr>
            </w:pPr>
            <w:r w:rsidRPr="00452B68">
              <w:rPr>
                <w:i/>
                <w:szCs w:val="21"/>
              </w:rPr>
              <w:t>Falls d</w:t>
            </w:r>
            <w:r w:rsidR="00871F2E">
              <w:rPr>
                <w:i/>
                <w:szCs w:val="21"/>
              </w:rPr>
              <w:t xml:space="preserve">as eignungsverleihende Unternehmen </w:t>
            </w:r>
            <w:r w:rsidRPr="00452B68">
              <w:rPr>
                <w:i/>
                <w:szCs w:val="21"/>
              </w:rPr>
              <w:t xml:space="preserve">„ja“ </w:t>
            </w:r>
            <w:r>
              <w:rPr>
                <w:i/>
                <w:szCs w:val="21"/>
              </w:rPr>
              <w:t>ankreuzt</w:t>
            </w:r>
            <w:r w:rsidRPr="00452B68">
              <w:rPr>
                <w:i/>
                <w:szCs w:val="21"/>
              </w:rPr>
              <w:t>, hat e</w:t>
            </w:r>
            <w:r w:rsidR="00871F2E">
              <w:rPr>
                <w:i/>
                <w:szCs w:val="21"/>
              </w:rPr>
              <w:t>s</w:t>
            </w:r>
            <w:r w:rsidRPr="00452B68">
              <w:rPr>
                <w:i/>
                <w:szCs w:val="21"/>
              </w:rPr>
              <w:t xml:space="preserve"> </w:t>
            </w:r>
            <w:r>
              <w:rPr>
                <w:i/>
                <w:szCs w:val="21"/>
              </w:rPr>
              <w:t>die folgenden Angaben zu machen</w:t>
            </w:r>
            <w:r w:rsidRPr="00452B68">
              <w:rPr>
                <w:i/>
                <w:szCs w:val="21"/>
              </w:rPr>
              <w:t>:</w:t>
            </w:r>
          </w:p>
          <w:p w14:paraId="6209258D" w14:textId="77777777" w:rsidR="000C397E" w:rsidRDefault="000C397E" w:rsidP="000C397E">
            <w:pPr>
              <w:pStyle w:val="LAAufz1"/>
              <w:numPr>
                <w:ilvl w:val="0"/>
                <w:numId w:val="26"/>
              </w:numPr>
              <w:ind w:left="314" w:hanging="283"/>
            </w:pPr>
            <w:r>
              <w:t xml:space="preserve">Anzahl der individuell betreuten Teilnehmenden in dieser Referenz: </w:t>
            </w:r>
            <w:r>
              <w:fldChar w:fldCharType="begin">
                <w:ffData>
                  <w:name w:val="Text4"/>
                  <w:enabled/>
                  <w:calcOnExit/>
                  <w:textInput>
                    <w:default w:val="Anzahl Teilnehmende"/>
                  </w:textInput>
                </w:ffData>
              </w:fldChar>
            </w:r>
            <w:bookmarkStart w:id="15" w:name="Text4"/>
            <w:r>
              <w:instrText xml:space="preserve"> FORMTEXT </w:instrText>
            </w:r>
            <w:r>
              <w:fldChar w:fldCharType="separate"/>
            </w:r>
            <w:r>
              <w:rPr>
                <w:noProof/>
              </w:rPr>
              <w:t>Anzahl Teilnehmende</w:t>
            </w:r>
            <w:r>
              <w:fldChar w:fldCharType="end"/>
            </w:r>
            <w:bookmarkEnd w:id="15"/>
            <w:r>
              <w:t xml:space="preserve"> </w:t>
            </w:r>
          </w:p>
          <w:p w14:paraId="13F28EC2" w14:textId="77777777" w:rsidR="000C397E" w:rsidRDefault="000C397E" w:rsidP="000C397E">
            <w:pPr>
              <w:pStyle w:val="LAAufz1"/>
              <w:numPr>
                <w:ilvl w:val="0"/>
                <w:numId w:val="26"/>
              </w:numPr>
              <w:ind w:left="314" w:hanging="283"/>
            </w:pPr>
            <w:r>
              <w:t xml:space="preserve">Angaben zu weiteren Referenzen mit Anzahl der Teilnehmenden die dabei gleichzeitig, d.h. während des gesamten Leistungszeitraums dieser Referenz parallel, individuell betreut wurden: </w:t>
            </w:r>
          </w:p>
          <w:tbl>
            <w:tblPr>
              <w:tblStyle w:val="Tabellenraster"/>
              <w:tblW w:w="0" w:type="auto"/>
              <w:tblInd w:w="314" w:type="dxa"/>
              <w:tblLook w:val="04A0" w:firstRow="1" w:lastRow="0" w:firstColumn="1" w:lastColumn="0" w:noHBand="0" w:noVBand="1"/>
            </w:tblPr>
            <w:tblGrid>
              <w:gridCol w:w="1578"/>
              <w:gridCol w:w="3403"/>
            </w:tblGrid>
            <w:tr w:rsidR="000C397E" w14:paraId="799E7B9A" w14:textId="77777777" w:rsidTr="004E4F5D">
              <w:tc>
                <w:tcPr>
                  <w:tcW w:w="1578" w:type="dxa"/>
                </w:tcPr>
                <w:p w14:paraId="5B5B579B" w14:textId="77777777" w:rsidR="000C397E" w:rsidRDefault="000C397E" w:rsidP="004E4F5D">
                  <w:pPr>
                    <w:pStyle w:val="LAAufz1"/>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5A3CB8D0" w14:textId="77777777" w:rsidR="000C397E" w:rsidRDefault="000C397E" w:rsidP="004E4F5D">
                  <w:pPr>
                    <w:pStyle w:val="LAAufz1"/>
                  </w:pPr>
                </w:p>
              </w:tc>
              <w:tc>
                <w:tcPr>
                  <w:tcW w:w="3403" w:type="dxa"/>
                </w:tcPr>
                <w:p w14:paraId="668AE5CB" w14:textId="77777777" w:rsidR="000C397E" w:rsidRDefault="000C397E" w:rsidP="004E4F5D">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 xml:space="preserve">Entweder (1) Nennung der Tabellen-Nr. der angegebenen Referenz aus SGB II oder (2) Beschreibung der weiteren </w:t>
                  </w:r>
                  <w:r>
                    <w:rPr>
                      <w:noProof/>
                    </w:rPr>
                    <w:lastRenderedPageBreak/>
                    <w:t>Referenz(en) unter Nennung des Rechtskreis nach SGB</w:t>
                  </w:r>
                  <w:r>
                    <w:fldChar w:fldCharType="end"/>
                  </w:r>
                </w:p>
              </w:tc>
            </w:tr>
            <w:tr w:rsidR="000C397E" w14:paraId="048840C7" w14:textId="77777777" w:rsidTr="004E4F5D">
              <w:tc>
                <w:tcPr>
                  <w:tcW w:w="1578" w:type="dxa"/>
                </w:tcPr>
                <w:p w14:paraId="4FF8C180" w14:textId="77777777" w:rsidR="000C397E" w:rsidRDefault="000C397E" w:rsidP="004E4F5D">
                  <w:pPr>
                    <w:pStyle w:val="LAAufz1"/>
                    <w:ind w:left="31"/>
                  </w:pPr>
                  <w:r>
                    <w:lastRenderedPageBreak/>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15241D66" w14:textId="77777777" w:rsidR="000C397E" w:rsidRDefault="000C397E" w:rsidP="004E4F5D">
                  <w:pPr>
                    <w:pStyle w:val="LAAufz1"/>
                  </w:pPr>
                </w:p>
              </w:tc>
              <w:tc>
                <w:tcPr>
                  <w:tcW w:w="3403" w:type="dxa"/>
                </w:tcPr>
                <w:p w14:paraId="258899FD" w14:textId="77777777" w:rsidR="000C397E" w:rsidRDefault="000C397E" w:rsidP="004E4F5D">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0C397E" w14:paraId="5E4FAD3D" w14:textId="77777777" w:rsidTr="004E4F5D">
              <w:tc>
                <w:tcPr>
                  <w:tcW w:w="1578" w:type="dxa"/>
                </w:tcPr>
                <w:p w14:paraId="7A29B8CE" w14:textId="77777777" w:rsidR="000C397E" w:rsidRDefault="000C397E" w:rsidP="004E4F5D">
                  <w:pPr>
                    <w:pStyle w:val="LAAufz1"/>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2DA39E9D" w14:textId="77777777" w:rsidR="000C397E" w:rsidRDefault="000C397E" w:rsidP="004E4F5D">
                  <w:pPr>
                    <w:pStyle w:val="LAAufz1"/>
                  </w:pPr>
                </w:p>
              </w:tc>
              <w:tc>
                <w:tcPr>
                  <w:tcW w:w="3403" w:type="dxa"/>
                </w:tcPr>
                <w:p w14:paraId="7908B689" w14:textId="77777777" w:rsidR="000C397E" w:rsidRDefault="000C397E" w:rsidP="004E4F5D">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0C397E" w14:paraId="41B398C7" w14:textId="77777777" w:rsidTr="004E4F5D">
              <w:tc>
                <w:tcPr>
                  <w:tcW w:w="1578" w:type="dxa"/>
                </w:tcPr>
                <w:p w14:paraId="31B5E696" w14:textId="77777777" w:rsidR="000C397E" w:rsidRDefault="000C397E" w:rsidP="004E4F5D">
                  <w:pPr>
                    <w:pStyle w:val="LAAufz1"/>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2A5BD1C6" w14:textId="77777777" w:rsidR="000C397E" w:rsidRDefault="000C397E" w:rsidP="004E4F5D">
                  <w:pPr>
                    <w:pStyle w:val="LAAufz1"/>
                  </w:pPr>
                </w:p>
              </w:tc>
              <w:tc>
                <w:tcPr>
                  <w:tcW w:w="3403" w:type="dxa"/>
                </w:tcPr>
                <w:p w14:paraId="1F8B6522" w14:textId="77777777" w:rsidR="000C397E" w:rsidRDefault="000C397E" w:rsidP="004E4F5D">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bl>
          <w:p w14:paraId="21F8D273" w14:textId="77777777" w:rsidR="000C397E" w:rsidRDefault="000C397E" w:rsidP="004E4F5D">
            <w:pPr>
              <w:pStyle w:val="LAText"/>
              <w:spacing w:before="0"/>
              <w:ind w:left="459" w:hanging="459"/>
              <w:rPr>
                <w:szCs w:val="21"/>
              </w:rPr>
            </w:pPr>
          </w:p>
          <w:p w14:paraId="6E111A77" w14:textId="6CFFAC32" w:rsidR="00AC6EC3" w:rsidRPr="00AC6EC3" w:rsidRDefault="00AC6EC3" w:rsidP="00AC6EC3">
            <w:pPr>
              <w:pStyle w:val="LAText"/>
              <w:spacing w:before="0"/>
              <w:rPr>
                <w:i/>
                <w:szCs w:val="21"/>
              </w:rPr>
            </w:pPr>
            <w:r>
              <w:rPr>
                <w:i/>
                <w:szCs w:val="21"/>
              </w:rPr>
              <w:t xml:space="preserve">Wird die Erfüllung der Mindestanforderung anhand der Angaben des eignungsverleihenden Unternehmens nicht nachgewiesen, kann die Referenz nicht berücksichtigt werden. </w:t>
            </w:r>
          </w:p>
          <w:p w14:paraId="6BA585CE" w14:textId="77777777" w:rsidR="00AC6EC3" w:rsidRDefault="00AC6EC3" w:rsidP="004E4F5D">
            <w:pPr>
              <w:pStyle w:val="LAText"/>
              <w:spacing w:before="0"/>
              <w:ind w:left="459" w:hanging="459"/>
              <w:rPr>
                <w:szCs w:val="21"/>
              </w:rPr>
            </w:pPr>
          </w:p>
          <w:p w14:paraId="61AE5C8B" w14:textId="77777777" w:rsidR="000C397E" w:rsidRPr="009014DC" w:rsidRDefault="00B25AFD" w:rsidP="004E4F5D">
            <w:pPr>
              <w:pStyle w:val="LAText"/>
              <w:spacing w:before="0"/>
              <w:ind w:left="459" w:hanging="459"/>
              <w:rPr>
                <w:szCs w:val="21"/>
                <w:highlight w:val="yellow"/>
              </w:rPr>
            </w:pPr>
            <w:sdt>
              <w:sdtPr>
                <w:rPr>
                  <w:szCs w:val="21"/>
                </w:rPr>
                <w:id w:val="4874139"/>
                <w14:checkbox>
                  <w14:checked w14:val="0"/>
                  <w14:checkedState w14:val="2612" w14:font="MS Gothic"/>
                  <w14:uncheckedState w14:val="2610" w14:font="MS Gothic"/>
                </w14:checkbox>
              </w:sdtPr>
              <w:sdtEndPr/>
              <w:sdtContent>
                <w:r w:rsidR="000C397E" w:rsidRPr="00356937">
                  <w:rPr>
                    <w:rFonts w:ascii="Segoe UI Symbol" w:hAnsi="Segoe UI Symbol" w:cs="Segoe UI Symbol"/>
                    <w:szCs w:val="21"/>
                  </w:rPr>
                  <w:t>☐</w:t>
                </w:r>
              </w:sdtContent>
            </w:sdt>
            <w:r w:rsidR="000C397E" w:rsidRPr="00356937">
              <w:rPr>
                <w:szCs w:val="21"/>
              </w:rPr>
              <w:tab/>
              <w:t>nein (</w:t>
            </w:r>
            <w:r w:rsidR="000C397E" w:rsidRPr="00356937">
              <w:rPr>
                <w:i/>
                <w:szCs w:val="21"/>
              </w:rPr>
              <w:t>in diesem Fall kann die Referenz nicht berücksichtigt werden</w:t>
            </w:r>
            <w:r w:rsidR="000C397E" w:rsidRPr="00356937">
              <w:rPr>
                <w:szCs w:val="21"/>
              </w:rPr>
              <w:t>)</w:t>
            </w:r>
          </w:p>
        </w:tc>
      </w:tr>
    </w:tbl>
    <w:p w14:paraId="72C6090D" w14:textId="77777777" w:rsidR="00FD453E" w:rsidRPr="00FF7683" w:rsidRDefault="00FD453E" w:rsidP="00FD453E">
      <w:pPr>
        <w:pStyle w:val="LAText2"/>
        <w:spacing w:before="0"/>
        <w:rPr>
          <w:szCs w:val="21"/>
        </w:rPr>
      </w:pPr>
    </w:p>
    <w:p w14:paraId="2D365DCB" w14:textId="77777777" w:rsidR="00FD453E" w:rsidRPr="00FF7683" w:rsidRDefault="00FD453E" w:rsidP="00FD453E">
      <w:pPr>
        <w:rPr>
          <w:szCs w:val="21"/>
        </w:rPr>
      </w:pPr>
      <w:bookmarkStart w:id="16" w:name="_Hlk69114487"/>
      <w:r w:rsidRPr="00FF7683">
        <w:rPr>
          <w:szCs w:val="21"/>
        </w:rPr>
        <w:br w:type="page"/>
      </w:r>
    </w:p>
    <w:bookmarkEnd w:id="4"/>
    <w:bookmarkEnd w:id="12"/>
    <w:bookmarkEnd w:id="14"/>
    <w:bookmarkEnd w:id="16"/>
    <w:p w14:paraId="4777801D" w14:textId="324769B1" w:rsidR="0083068D" w:rsidRDefault="00871F2E" w:rsidP="00871F2E">
      <w:pPr>
        <w:pStyle w:val="LAEbene4"/>
        <w:numPr>
          <w:ilvl w:val="0"/>
          <w:numId w:val="0"/>
        </w:numPr>
        <w:ind w:left="1134" w:hanging="567"/>
        <w:rPr>
          <w:b w:val="0"/>
          <w:bCs w:val="0"/>
          <w:szCs w:val="21"/>
        </w:rPr>
      </w:pPr>
      <w:r>
        <w:rPr>
          <w:szCs w:val="21"/>
        </w:rPr>
        <w:lastRenderedPageBreak/>
        <w:t>R</w:t>
      </w:r>
      <w:r w:rsidR="0083068D" w:rsidRPr="00FF7683">
        <w:rPr>
          <w:szCs w:val="21"/>
        </w:rPr>
        <w:t xml:space="preserve">eferenz </w:t>
      </w:r>
      <w:r w:rsidR="0083068D">
        <w:rPr>
          <w:szCs w:val="21"/>
        </w:rPr>
        <w:t>Nr. 2</w:t>
      </w:r>
      <w:r w:rsidR="0083068D" w:rsidRPr="00FF7683">
        <w:rPr>
          <w:szCs w:val="21"/>
        </w:rPr>
        <w:t xml:space="preserve"> </w:t>
      </w:r>
      <w:r w:rsidR="0083068D" w:rsidRPr="00FF7683">
        <w:rPr>
          <w:b w:val="0"/>
          <w:bCs w:val="0"/>
          <w:szCs w:val="21"/>
        </w:rPr>
        <w:t>(</w:t>
      </w:r>
      <w:r w:rsidR="0083068D" w:rsidRPr="00FF7683">
        <w:rPr>
          <w:rStyle w:val="LAEbene4Zchn"/>
          <w:b/>
          <w:bCs/>
          <w:szCs w:val="21"/>
        </w:rPr>
        <w:t xml:space="preserve">Es sind </w:t>
      </w:r>
      <w:r w:rsidR="0083068D" w:rsidRPr="0083068D">
        <w:rPr>
          <w:rStyle w:val="LAEbene4Zchn"/>
          <w:b/>
          <w:bCs/>
          <w:szCs w:val="21"/>
        </w:rPr>
        <w:t xml:space="preserve">mindestens </w:t>
      </w:r>
      <w:r>
        <w:rPr>
          <w:rStyle w:val="LAEbene4Zchn"/>
          <w:b/>
          <w:bCs/>
          <w:szCs w:val="21"/>
        </w:rPr>
        <w:t>zwei</w:t>
      </w:r>
      <w:r w:rsidR="0083068D" w:rsidRPr="0083068D">
        <w:rPr>
          <w:rStyle w:val="LAEbene4Zchn"/>
          <w:b/>
          <w:bCs/>
          <w:szCs w:val="21"/>
        </w:rPr>
        <w:t xml:space="preserve"> (</w:t>
      </w:r>
      <w:r>
        <w:rPr>
          <w:rStyle w:val="LAEbene4Zchn"/>
          <w:b/>
          <w:bCs/>
          <w:szCs w:val="21"/>
        </w:rPr>
        <w:t>2</w:t>
      </w:r>
      <w:r w:rsidR="0083068D" w:rsidRPr="0083068D">
        <w:rPr>
          <w:rStyle w:val="LAEbene4Zchn"/>
          <w:b/>
          <w:bCs/>
          <w:szCs w:val="21"/>
        </w:rPr>
        <w:t>)</w:t>
      </w:r>
      <w:r w:rsidR="0083068D">
        <w:rPr>
          <w:rStyle w:val="LAEbene4Zchn"/>
          <w:b/>
          <w:bCs/>
          <w:szCs w:val="21"/>
        </w:rPr>
        <w:t xml:space="preserve"> </w:t>
      </w:r>
      <w:r w:rsidR="0083068D" w:rsidRPr="00FF7683">
        <w:rPr>
          <w:rStyle w:val="LAEbene4Zchn"/>
          <w:b/>
          <w:bCs/>
          <w:szCs w:val="21"/>
        </w:rPr>
        <w:t>Referenzen</w:t>
      </w:r>
      <w:r w:rsidR="0083068D">
        <w:rPr>
          <w:rStyle w:val="Funotenzeichen"/>
          <w:szCs w:val="21"/>
        </w:rPr>
        <w:footnoteReference w:id="3"/>
      </w:r>
      <w:r w:rsidR="0083068D" w:rsidRPr="00FF7683">
        <w:rPr>
          <w:rStyle w:val="LAEbene4Zchn"/>
          <w:b/>
          <w:bCs/>
          <w:szCs w:val="21"/>
        </w:rPr>
        <w:t xml:space="preserve"> einzureichen</w:t>
      </w:r>
      <w:r w:rsidR="0083068D" w:rsidRPr="00FF7683">
        <w:rPr>
          <w:b w:val="0"/>
          <w:bCs w:val="0"/>
          <w:szCs w:val="21"/>
        </w:rPr>
        <w:t>!)</w:t>
      </w:r>
    </w:p>
    <w:p w14:paraId="2D3A50EB" w14:textId="77777777" w:rsidR="000277B5" w:rsidRPr="00FF7683" w:rsidRDefault="000277B5" w:rsidP="000277B5">
      <w:pPr>
        <w:pStyle w:val="LAEbene4"/>
        <w:numPr>
          <w:ilvl w:val="0"/>
          <w:numId w:val="0"/>
        </w:numPr>
        <w:ind w:left="1134" w:hanging="567"/>
        <w:outlineLvl w:val="9"/>
        <w:rPr>
          <w:szCs w:val="21"/>
        </w:rPr>
      </w:pPr>
    </w:p>
    <w:tbl>
      <w:tblPr>
        <w:tblW w:w="5000" w:type="pct"/>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828"/>
        <w:gridCol w:w="5238"/>
      </w:tblGrid>
      <w:tr w:rsidR="000277B5" w:rsidRPr="009014DC" w14:paraId="5DBBE85B" w14:textId="77777777" w:rsidTr="00A14DD2">
        <w:tc>
          <w:tcPr>
            <w:tcW w:w="5000" w:type="pct"/>
            <w:gridSpan w:val="2"/>
            <w:shd w:val="clear" w:color="auto" w:fill="D9D9D9" w:themeFill="background1" w:themeFillShade="D9"/>
          </w:tcPr>
          <w:p w14:paraId="313F2003" w14:textId="73B99E77" w:rsidR="000277B5" w:rsidRPr="009014DC" w:rsidRDefault="000277B5" w:rsidP="00A14DD2">
            <w:pPr>
              <w:pStyle w:val="LAText"/>
              <w:rPr>
                <w:b/>
                <w:szCs w:val="21"/>
              </w:rPr>
            </w:pPr>
            <w:r w:rsidRPr="009014DC">
              <w:rPr>
                <w:b/>
                <w:szCs w:val="21"/>
              </w:rPr>
              <w:t xml:space="preserve">Referenz Nr. </w:t>
            </w:r>
            <w:r>
              <w:rPr>
                <w:b/>
                <w:szCs w:val="21"/>
              </w:rPr>
              <w:t>2</w:t>
            </w:r>
          </w:p>
        </w:tc>
      </w:tr>
      <w:tr w:rsidR="000277B5" w:rsidRPr="009014DC" w14:paraId="6F62C210" w14:textId="77777777" w:rsidTr="00A14DD2">
        <w:trPr>
          <w:trHeight w:val="881"/>
        </w:trPr>
        <w:tc>
          <w:tcPr>
            <w:tcW w:w="2111" w:type="pct"/>
            <w:shd w:val="clear" w:color="auto" w:fill="F2F2F2" w:themeFill="background1" w:themeFillShade="F2"/>
          </w:tcPr>
          <w:p w14:paraId="0CCDE006" w14:textId="77777777" w:rsidR="000277B5" w:rsidRPr="009014DC" w:rsidRDefault="000277B5" w:rsidP="00A14DD2">
            <w:pPr>
              <w:pStyle w:val="LAText"/>
              <w:rPr>
                <w:szCs w:val="21"/>
              </w:rPr>
            </w:pPr>
            <w:r w:rsidRPr="009014DC">
              <w:rPr>
                <w:szCs w:val="21"/>
              </w:rPr>
              <w:t>Rolle des Referenznehmers in der Referenz:</w:t>
            </w:r>
          </w:p>
        </w:tc>
        <w:tc>
          <w:tcPr>
            <w:tcW w:w="2889" w:type="pct"/>
            <w:shd w:val="clear" w:color="auto" w:fill="F2F2F2" w:themeFill="background1" w:themeFillShade="F2"/>
          </w:tcPr>
          <w:p w14:paraId="51180E69" w14:textId="77777777" w:rsidR="000277B5" w:rsidRPr="009014DC" w:rsidRDefault="000277B5" w:rsidP="00A14DD2">
            <w:pPr>
              <w:spacing w:line="312" w:lineRule="auto"/>
              <w:rPr>
                <w:szCs w:val="21"/>
              </w:rPr>
            </w:pPr>
            <w:sdt>
              <w:sdtPr>
                <w:rPr>
                  <w:szCs w:val="21"/>
                </w:rPr>
                <w:id w:val="-454720066"/>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 xml:space="preserve"> Auftragnehmer</w:t>
            </w:r>
          </w:p>
          <w:p w14:paraId="22EDAFE2" w14:textId="77777777" w:rsidR="000277B5" w:rsidRPr="009014DC" w:rsidRDefault="000277B5" w:rsidP="00A14DD2">
            <w:pPr>
              <w:spacing w:line="312" w:lineRule="auto"/>
              <w:rPr>
                <w:szCs w:val="21"/>
              </w:rPr>
            </w:pPr>
            <w:sdt>
              <w:sdtPr>
                <w:rPr>
                  <w:szCs w:val="21"/>
                </w:rPr>
                <w:id w:val="562988900"/>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Mitglied einer Bietergemeinschaft </w:t>
            </w:r>
          </w:p>
          <w:p w14:paraId="13812D7F" w14:textId="77777777" w:rsidR="000277B5" w:rsidRPr="009014DC" w:rsidRDefault="000277B5" w:rsidP="00A14DD2">
            <w:pPr>
              <w:spacing w:line="312" w:lineRule="auto"/>
              <w:rPr>
                <w:szCs w:val="21"/>
              </w:rPr>
            </w:pPr>
            <w:sdt>
              <w:sdtPr>
                <w:rPr>
                  <w:szCs w:val="21"/>
                </w:rPr>
                <w:id w:val="1407953073"/>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Unterauftragnehmer </w:t>
            </w:r>
          </w:p>
          <w:p w14:paraId="5DBB240C" w14:textId="77777777" w:rsidR="000277B5" w:rsidRPr="009014DC" w:rsidRDefault="000277B5" w:rsidP="00A14DD2">
            <w:pPr>
              <w:pStyle w:val="LAText"/>
              <w:spacing w:before="0"/>
              <w:rPr>
                <w:szCs w:val="21"/>
              </w:rPr>
            </w:pPr>
            <w:sdt>
              <w:sdtPr>
                <w:rPr>
                  <w:szCs w:val="21"/>
                </w:rPr>
                <w:id w:val="-188381220"/>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Sonstiges (Angabe der Rolle des Referenznehmers: </w:t>
            </w:r>
            <w:r w:rsidRPr="009014DC">
              <w:rPr>
                <w:i/>
                <w:noProof/>
                <w:szCs w:val="21"/>
              </w:rPr>
              <w:fldChar w:fldCharType="begin">
                <w:ffData>
                  <w:name w:val=""/>
                  <w:enabled/>
                  <w:calcOnExit/>
                  <w:textInput>
                    <w:default w:val="Rolle des Referenznehmers"/>
                  </w:textInput>
                </w:ffData>
              </w:fldChar>
            </w:r>
            <w:r w:rsidRPr="009014DC">
              <w:rPr>
                <w:i/>
                <w:noProof/>
                <w:szCs w:val="21"/>
              </w:rPr>
              <w:instrText xml:space="preserve"> FORMTEXT </w:instrText>
            </w:r>
            <w:r w:rsidRPr="009014DC">
              <w:rPr>
                <w:i/>
                <w:noProof/>
                <w:szCs w:val="21"/>
              </w:rPr>
            </w:r>
            <w:r w:rsidRPr="009014DC">
              <w:rPr>
                <w:i/>
                <w:noProof/>
                <w:szCs w:val="21"/>
              </w:rPr>
              <w:fldChar w:fldCharType="separate"/>
            </w:r>
            <w:r w:rsidRPr="009014DC">
              <w:rPr>
                <w:i/>
                <w:noProof/>
                <w:szCs w:val="21"/>
              </w:rPr>
              <w:t>Rolle des Referenznehmers</w:t>
            </w:r>
            <w:r w:rsidRPr="009014DC">
              <w:rPr>
                <w:i/>
                <w:noProof/>
                <w:szCs w:val="21"/>
              </w:rPr>
              <w:fldChar w:fldCharType="end"/>
            </w:r>
            <w:r w:rsidRPr="009014DC">
              <w:rPr>
                <w:i/>
                <w:noProof/>
                <w:szCs w:val="21"/>
              </w:rPr>
              <w:t>)</w:t>
            </w:r>
          </w:p>
        </w:tc>
      </w:tr>
      <w:tr w:rsidR="000277B5" w:rsidRPr="009014DC" w14:paraId="33678B9A" w14:textId="77777777" w:rsidTr="00A14DD2">
        <w:trPr>
          <w:trHeight w:val="881"/>
        </w:trPr>
        <w:tc>
          <w:tcPr>
            <w:tcW w:w="2111" w:type="pct"/>
            <w:shd w:val="clear" w:color="auto" w:fill="F2F2F2" w:themeFill="background1" w:themeFillShade="F2"/>
          </w:tcPr>
          <w:p w14:paraId="3ABBDA9F" w14:textId="77777777" w:rsidR="000277B5" w:rsidRPr="009014DC" w:rsidRDefault="000277B5" w:rsidP="00A14DD2">
            <w:pPr>
              <w:pStyle w:val="LAText"/>
              <w:rPr>
                <w:szCs w:val="21"/>
              </w:rPr>
            </w:pPr>
            <w:r w:rsidRPr="009014DC">
              <w:rPr>
                <w:szCs w:val="21"/>
              </w:rPr>
              <w:t>Beschreibung de</w:t>
            </w:r>
            <w:r>
              <w:rPr>
                <w:szCs w:val="21"/>
              </w:rPr>
              <w:t>r</w:t>
            </w:r>
            <w:r w:rsidRPr="009014DC">
              <w:rPr>
                <w:szCs w:val="21"/>
              </w:rPr>
              <w:t xml:space="preserve"> Referenz:</w:t>
            </w:r>
          </w:p>
        </w:tc>
        <w:tc>
          <w:tcPr>
            <w:tcW w:w="2889" w:type="pct"/>
            <w:shd w:val="clear" w:color="auto" w:fill="F2F2F2" w:themeFill="background1" w:themeFillShade="F2"/>
          </w:tcPr>
          <w:p w14:paraId="53BED483" w14:textId="77777777" w:rsidR="000277B5" w:rsidRPr="009014DC" w:rsidRDefault="000277B5" w:rsidP="00A14DD2">
            <w:pPr>
              <w:spacing w:before="240" w:line="312" w:lineRule="auto"/>
              <w:rPr>
                <w:i/>
                <w:szCs w:val="21"/>
              </w:rPr>
            </w:pPr>
            <w:r>
              <w:rPr>
                <w:i/>
                <w:szCs w:val="21"/>
              </w:rPr>
              <w:fldChar w:fldCharType="begin">
                <w:ffData>
                  <w:name w:val=""/>
                  <w:enabled/>
                  <w:calcOnExit/>
                  <w:textInput>
                    <w:default w:val="Beschreibung der Referenz"/>
                  </w:textInput>
                </w:ffData>
              </w:fldChar>
            </w:r>
            <w:r>
              <w:rPr>
                <w:i/>
                <w:szCs w:val="21"/>
              </w:rPr>
              <w:instrText xml:space="preserve"> FORMTEXT </w:instrText>
            </w:r>
            <w:r>
              <w:rPr>
                <w:i/>
                <w:szCs w:val="21"/>
              </w:rPr>
            </w:r>
            <w:r>
              <w:rPr>
                <w:i/>
                <w:szCs w:val="21"/>
              </w:rPr>
              <w:fldChar w:fldCharType="separate"/>
            </w:r>
            <w:r>
              <w:rPr>
                <w:i/>
                <w:noProof/>
                <w:szCs w:val="21"/>
              </w:rPr>
              <w:t>Beschreibung der Referenz</w:t>
            </w:r>
            <w:r>
              <w:rPr>
                <w:i/>
                <w:szCs w:val="21"/>
              </w:rPr>
              <w:fldChar w:fldCharType="end"/>
            </w:r>
          </w:p>
          <w:p w14:paraId="5AEB7BC2" w14:textId="77777777" w:rsidR="000277B5" w:rsidRPr="009014DC" w:rsidRDefault="000277B5" w:rsidP="00A14DD2">
            <w:pPr>
              <w:spacing w:line="312" w:lineRule="auto"/>
              <w:rPr>
                <w:i/>
                <w:szCs w:val="21"/>
              </w:rPr>
            </w:pPr>
          </w:p>
          <w:p w14:paraId="16F796F9" w14:textId="77777777" w:rsidR="000277B5" w:rsidRPr="009014DC" w:rsidRDefault="000277B5" w:rsidP="00A14DD2">
            <w:pPr>
              <w:pStyle w:val="LAText"/>
              <w:rPr>
                <w:i/>
                <w:szCs w:val="21"/>
              </w:rPr>
            </w:pPr>
          </w:p>
        </w:tc>
      </w:tr>
      <w:tr w:rsidR="000277B5" w:rsidRPr="009014DC" w14:paraId="2A26E76D" w14:textId="77777777" w:rsidTr="00A14DD2">
        <w:trPr>
          <w:trHeight w:val="690"/>
        </w:trPr>
        <w:tc>
          <w:tcPr>
            <w:tcW w:w="2111" w:type="pct"/>
            <w:shd w:val="clear" w:color="auto" w:fill="F2F2F2" w:themeFill="background1" w:themeFillShade="F2"/>
          </w:tcPr>
          <w:p w14:paraId="26634ED1" w14:textId="77777777" w:rsidR="000277B5" w:rsidRPr="009014DC" w:rsidRDefault="000277B5" w:rsidP="00A14DD2">
            <w:pPr>
              <w:pStyle w:val="LAText"/>
              <w:rPr>
                <w:szCs w:val="21"/>
              </w:rPr>
            </w:pPr>
            <w:r w:rsidRPr="009014DC">
              <w:rPr>
                <w:szCs w:val="21"/>
              </w:rPr>
              <w:t>Auftragswert in EUR netto:</w:t>
            </w:r>
          </w:p>
        </w:tc>
        <w:tc>
          <w:tcPr>
            <w:tcW w:w="2889" w:type="pct"/>
            <w:shd w:val="clear" w:color="auto" w:fill="F2F2F2" w:themeFill="background1" w:themeFillShade="F2"/>
          </w:tcPr>
          <w:p w14:paraId="4AD3606C" w14:textId="77777777" w:rsidR="000277B5" w:rsidRPr="009014DC" w:rsidRDefault="000277B5" w:rsidP="00A14DD2">
            <w:pPr>
              <w:pStyle w:val="LAText"/>
              <w:rPr>
                <w:i/>
                <w:szCs w:val="21"/>
              </w:rPr>
            </w:pPr>
            <w:r w:rsidRPr="009014DC">
              <w:rPr>
                <w:i/>
                <w:szCs w:val="21"/>
              </w:rPr>
              <w:fldChar w:fldCharType="begin">
                <w:ffData>
                  <w:name w:val=""/>
                  <w:enabled/>
                  <w:calcOnExit/>
                  <w:textInput>
                    <w:default w:val="Wert des Auftrag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Wert des Auftrags</w:t>
            </w:r>
            <w:r w:rsidRPr="009014DC">
              <w:rPr>
                <w:i/>
                <w:szCs w:val="21"/>
              </w:rPr>
              <w:fldChar w:fldCharType="end"/>
            </w:r>
            <w:r w:rsidRPr="009014DC">
              <w:rPr>
                <w:i/>
                <w:szCs w:val="21"/>
              </w:rPr>
              <w:t xml:space="preserve"> EUR netto</w:t>
            </w:r>
          </w:p>
        </w:tc>
      </w:tr>
      <w:tr w:rsidR="000277B5" w:rsidRPr="009014DC" w14:paraId="7BB1AF64" w14:textId="77777777" w:rsidTr="00A14DD2">
        <w:trPr>
          <w:trHeight w:val="690"/>
        </w:trPr>
        <w:tc>
          <w:tcPr>
            <w:tcW w:w="2111" w:type="pct"/>
            <w:shd w:val="clear" w:color="auto" w:fill="F2F2F2" w:themeFill="background1" w:themeFillShade="F2"/>
          </w:tcPr>
          <w:p w14:paraId="3189126C" w14:textId="77777777" w:rsidR="000277B5" w:rsidRPr="009014DC" w:rsidRDefault="000277B5" w:rsidP="00A14DD2">
            <w:pPr>
              <w:pStyle w:val="LAText"/>
              <w:rPr>
                <w:szCs w:val="21"/>
              </w:rPr>
            </w:pPr>
            <w:r w:rsidRPr="009014DC">
              <w:rPr>
                <w:szCs w:val="21"/>
              </w:rPr>
              <w:t xml:space="preserve">Erbringungszeitraum (Zeitraum der Leistungserbringung); sofern die Referenz zum Zeitpunkt der Einreichung des Angebots noch nicht beendet ist, ist in der Zeile </w:t>
            </w:r>
            <w:r w:rsidRPr="009014DC">
              <w:rPr>
                <w:i/>
                <w:iCs/>
                <w:szCs w:val="21"/>
              </w:rPr>
              <w:t>„Ende: Monat / Jahr oder laufend“</w:t>
            </w:r>
            <w:r w:rsidRPr="009014DC">
              <w:rPr>
                <w:szCs w:val="21"/>
              </w:rPr>
              <w:t xml:space="preserve"> „laufend“ anzugeben:</w:t>
            </w:r>
          </w:p>
        </w:tc>
        <w:tc>
          <w:tcPr>
            <w:tcW w:w="2889" w:type="pct"/>
            <w:shd w:val="clear" w:color="auto" w:fill="F2F2F2" w:themeFill="background1" w:themeFillShade="F2"/>
          </w:tcPr>
          <w:p w14:paraId="72947A32" w14:textId="77777777" w:rsidR="000277B5" w:rsidRPr="009014DC" w:rsidRDefault="000277B5" w:rsidP="00A14DD2">
            <w:pPr>
              <w:pStyle w:val="LAText"/>
              <w:rPr>
                <w:i/>
                <w:szCs w:val="21"/>
              </w:rPr>
            </w:pPr>
            <w:r w:rsidRPr="009014DC">
              <w:rPr>
                <w:szCs w:val="21"/>
              </w:rPr>
              <w:t>Beginn:</w:t>
            </w:r>
            <w:r w:rsidRPr="009014DC">
              <w:rPr>
                <w:i/>
                <w:szCs w:val="21"/>
              </w:rPr>
              <w:t xml:space="preserve"> </w:t>
            </w:r>
            <w:r w:rsidRPr="009014DC">
              <w:rPr>
                <w:i/>
                <w:szCs w:val="21"/>
              </w:rPr>
              <w:fldChar w:fldCharType="begin">
                <w:ffData>
                  <w:name w:val=""/>
                  <w:enabled/>
                  <w:calcOnExit/>
                  <w:textInput>
                    <w:default w:val="Monat / Jahr "/>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xml:space="preserve">Monat / Jahr </w:t>
            </w:r>
            <w:r w:rsidRPr="009014DC">
              <w:rPr>
                <w:i/>
                <w:szCs w:val="21"/>
              </w:rPr>
              <w:fldChar w:fldCharType="end"/>
            </w:r>
          </w:p>
          <w:p w14:paraId="4520BC83" w14:textId="77777777" w:rsidR="000277B5" w:rsidRPr="009014DC" w:rsidRDefault="000277B5" w:rsidP="00A14DD2">
            <w:pPr>
              <w:pStyle w:val="LAText"/>
              <w:rPr>
                <w:szCs w:val="21"/>
              </w:rPr>
            </w:pPr>
            <w:r w:rsidRPr="009014DC">
              <w:rPr>
                <w:iCs/>
                <w:szCs w:val="21"/>
              </w:rPr>
              <w:t>Ende:</w:t>
            </w:r>
            <w:r w:rsidRPr="009014DC">
              <w:rPr>
                <w:i/>
                <w:szCs w:val="21"/>
              </w:rPr>
              <w:t xml:space="preserve"> </w:t>
            </w:r>
            <w:r w:rsidRPr="009014DC">
              <w:rPr>
                <w:i/>
                <w:szCs w:val="21"/>
              </w:rPr>
              <w:fldChar w:fldCharType="begin">
                <w:ffData>
                  <w:name w:val=""/>
                  <w:enabled/>
                  <w:calcOnExit/>
                  <w:textInput>
                    <w:default w:val="Monat / Jahr oder laufend"/>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Monat / Jahr oder laufend</w:t>
            </w:r>
            <w:r w:rsidRPr="009014DC">
              <w:rPr>
                <w:i/>
                <w:szCs w:val="21"/>
              </w:rPr>
              <w:fldChar w:fldCharType="end"/>
            </w:r>
          </w:p>
          <w:p w14:paraId="13ECBA3F" w14:textId="77777777" w:rsidR="000277B5" w:rsidRPr="009014DC" w:rsidRDefault="000277B5" w:rsidP="00A14DD2">
            <w:pPr>
              <w:pStyle w:val="LAText"/>
              <w:rPr>
                <w:i/>
                <w:szCs w:val="21"/>
              </w:rPr>
            </w:pPr>
          </w:p>
        </w:tc>
      </w:tr>
      <w:tr w:rsidR="000277B5" w:rsidRPr="009014DC" w14:paraId="292A1702" w14:textId="77777777" w:rsidTr="00A14DD2">
        <w:trPr>
          <w:trHeight w:val="690"/>
        </w:trPr>
        <w:tc>
          <w:tcPr>
            <w:tcW w:w="2111" w:type="pct"/>
            <w:shd w:val="clear" w:color="auto" w:fill="F2F2F2" w:themeFill="background1" w:themeFillShade="F2"/>
          </w:tcPr>
          <w:p w14:paraId="6AA28B7B" w14:textId="77777777" w:rsidR="000277B5" w:rsidRPr="009014DC" w:rsidRDefault="000277B5" w:rsidP="00A14DD2">
            <w:pPr>
              <w:pStyle w:val="LAText"/>
              <w:rPr>
                <w:szCs w:val="21"/>
              </w:rPr>
            </w:pPr>
            <w:r w:rsidRPr="009014DC">
              <w:rPr>
                <w:szCs w:val="21"/>
              </w:rPr>
              <w:t>Name des Auftraggebers, Straße, PLZ</w:t>
            </w:r>
            <w:r>
              <w:rPr>
                <w:szCs w:val="21"/>
              </w:rPr>
              <w:t xml:space="preserve"> und </w:t>
            </w:r>
            <w:r w:rsidRPr="009014DC">
              <w:rPr>
                <w:szCs w:val="21"/>
              </w:rPr>
              <w:t>Ort:</w:t>
            </w:r>
          </w:p>
        </w:tc>
        <w:tc>
          <w:tcPr>
            <w:tcW w:w="2889" w:type="pct"/>
            <w:shd w:val="clear" w:color="auto" w:fill="F2F2F2" w:themeFill="background1" w:themeFillShade="F2"/>
          </w:tcPr>
          <w:p w14:paraId="78CDED22" w14:textId="77777777" w:rsidR="000277B5" w:rsidRPr="009014DC" w:rsidRDefault="000277B5" w:rsidP="00A14DD2">
            <w:pPr>
              <w:pStyle w:val="LAText"/>
              <w:rPr>
                <w:i/>
                <w:szCs w:val="21"/>
              </w:rPr>
            </w:pPr>
            <w:r w:rsidRPr="009014DC">
              <w:rPr>
                <w:i/>
                <w:szCs w:val="21"/>
              </w:rPr>
              <w:fldChar w:fldCharType="begin">
                <w:ffData>
                  <w:name w:val=""/>
                  <w:enabled/>
                  <w:calcOnExit/>
                  <w:textInput>
                    <w:default w:val="Name des Auftraggeber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Name des Auftraggebers</w:t>
            </w:r>
            <w:r w:rsidRPr="009014DC">
              <w:rPr>
                <w:szCs w:val="21"/>
              </w:rPr>
              <w:fldChar w:fldCharType="end"/>
            </w:r>
          </w:p>
          <w:p w14:paraId="0F0F306F" w14:textId="77777777" w:rsidR="000277B5" w:rsidRPr="009014DC" w:rsidRDefault="000277B5" w:rsidP="00A14DD2">
            <w:pPr>
              <w:pStyle w:val="LAText"/>
              <w:spacing w:before="0"/>
              <w:rPr>
                <w:i/>
                <w:szCs w:val="21"/>
              </w:rPr>
            </w:pPr>
            <w:r w:rsidRPr="009014DC">
              <w:rPr>
                <w:i/>
                <w:szCs w:val="21"/>
              </w:rPr>
              <w:fldChar w:fldCharType="begin">
                <w:ffData>
                  <w:name w:val="Text3"/>
                  <w:enabled/>
                  <w:calcOnExit/>
                  <w:textInput>
                    <w:default w:val="Straße, Hausnummer"/>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Straße, Hausnummer</w:t>
            </w:r>
            <w:r w:rsidRPr="009014DC">
              <w:rPr>
                <w:szCs w:val="21"/>
              </w:rPr>
              <w:fldChar w:fldCharType="end"/>
            </w:r>
          </w:p>
          <w:p w14:paraId="54C1C832" w14:textId="77777777" w:rsidR="000277B5" w:rsidRPr="009014DC" w:rsidRDefault="000277B5" w:rsidP="00A14DD2">
            <w:pPr>
              <w:pStyle w:val="LAText"/>
              <w:spacing w:before="0"/>
              <w:rPr>
                <w:i/>
                <w:szCs w:val="21"/>
              </w:rPr>
            </w:pPr>
            <w:r w:rsidRPr="009014DC">
              <w:rPr>
                <w:i/>
                <w:szCs w:val="21"/>
              </w:rPr>
              <w:fldChar w:fldCharType="begin">
                <w:ffData>
                  <w:name w:val="Text4"/>
                  <w:enabled/>
                  <w:calcOnExit/>
                  <w:textInput>
                    <w:default w:val="PLZ, Or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PLZ, Ort</w:t>
            </w:r>
            <w:r w:rsidRPr="009014DC">
              <w:rPr>
                <w:szCs w:val="21"/>
              </w:rPr>
              <w:fldChar w:fldCharType="end"/>
            </w:r>
          </w:p>
        </w:tc>
      </w:tr>
    </w:tbl>
    <w:p w14:paraId="4EC17055" w14:textId="77777777" w:rsidR="000277B5" w:rsidRPr="006734FE" w:rsidRDefault="000277B5" w:rsidP="000277B5">
      <w:pPr>
        <w:pStyle w:val="LAText"/>
      </w:pPr>
      <w:r w:rsidRPr="006734FE">
        <w:br w:type="page"/>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545"/>
        <w:gridCol w:w="5521"/>
      </w:tblGrid>
      <w:tr w:rsidR="000277B5" w14:paraId="755731DE" w14:textId="77777777" w:rsidTr="00A14DD2">
        <w:tc>
          <w:tcPr>
            <w:tcW w:w="5000" w:type="pct"/>
            <w:gridSpan w:val="2"/>
            <w:shd w:val="clear" w:color="auto" w:fill="D9D9D9" w:themeFill="background1" w:themeFillShade="D9"/>
          </w:tcPr>
          <w:p w14:paraId="6DFF4717" w14:textId="77777777" w:rsidR="000277B5" w:rsidRPr="00356937" w:rsidRDefault="000277B5" w:rsidP="00A14DD2">
            <w:pPr>
              <w:pStyle w:val="LAText"/>
              <w:ind w:left="459" w:hanging="459"/>
              <w:rPr>
                <w:b/>
                <w:szCs w:val="21"/>
                <w:highlight w:val="yellow"/>
              </w:rPr>
            </w:pPr>
            <w:r w:rsidRPr="00356937">
              <w:rPr>
                <w:b/>
                <w:szCs w:val="21"/>
              </w:rPr>
              <w:lastRenderedPageBreak/>
              <w:t>Angaben zur Geeignetheit der Referenz</w:t>
            </w:r>
          </w:p>
        </w:tc>
      </w:tr>
      <w:tr w:rsidR="000277B5" w:rsidRPr="009014DC" w14:paraId="4F4195F9" w14:textId="77777777" w:rsidTr="00A14DD2">
        <w:tc>
          <w:tcPr>
            <w:tcW w:w="1955" w:type="pct"/>
            <w:shd w:val="clear" w:color="auto" w:fill="F2F2F2" w:themeFill="background1" w:themeFillShade="F2"/>
          </w:tcPr>
          <w:p w14:paraId="2D20FCDF" w14:textId="77777777" w:rsidR="000277B5" w:rsidRPr="009014DC" w:rsidRDefault="000277B5" w:rsidP="00A14DD2">
            <w:pPr>
              <w:pStyle w:val="LAText"/>
              <w:rPr>
                <w:szCs w:val="21"/>
              </w:rPr>
            </w:pPr>
            <w:r w:rsidRPr="006734FE">
              <w:t>Gegenstand der Referenz sind individuelle betreuende Maßnahmen aus dem Rechtskreis des SGB II für gesundheitlich</w:t>
            </w:r>
            <w:r>
              <w:t>, d.h. physisch oder psychisch</w:t>
            </w:r>
            <w:r w:rsidRPr="006734FE">
              <w:t xml:space="preserve"> beeinträchtigte bzw. eingeschränkte </w:t>
            </w:r>
            <w:r>
              <w:t>Leistungsberechtigte:</w:t>
            </w:r>
          </w:p>
        </w:tc>
        <w:tc>
          <w:tcPr>
            <w:tcW w:w="3045" w:type="pct"/>
            <w:shd w:val="clear" w:color="auto" w:fill="F2F2F2" w:themeFill="background1" w:themeFillShade="F2"/>
          </w:tcPr>
          <w:p w14:paraId="6591CE27" w14:textId="77777777" w:rsidR="000277B5" w:rsidRPr="00356937" w:rsidRDefault="000277B5" w:rsidP="00A14DD2">
            <w:pPr>
              <w:pStyle w:val="LAText"/>
              <w:ind w:left="459" w:hanging="459"/>
              <w:rPr>
                <w:szCs w:val="21"/>
              </w:rPr>
            </w:pPr>
            <w:sdt>
              <w:sdtPr>
                <w:rPr>
                  <w:szCs w:val="21"/>
                </w:rPr>
                <w:id w:val="1692566656"/>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ja</w:t>
            </w:r>
          </w:p>
          <w:p w14:paraId="259E9186" w14:textId="77777777" w:rsidR="000277B5" w:rsidRPr="009014DC" w:rsidRDefault="000277B5" w:rsidP="00A14DD2">
            <w:pPr>
              <w:pStyle w:val="LAText"/>
              <w:spacing w:before="0"/>
              <w:ind w:left="459" w:hanging="459"/>
              <w:rPr>
                <w:szCs w:val="21"/>
                <w:highlight w:val="yellow"/>
              </w:rPr>
            </w:pPr>
            <w:sdt>
              <w:sdtPr>
                <w:rPr>
                  <w:szCs w:val="21"/>
                </w:rPr>
                <w:id w:val="-1857876798"/>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nein (</w:t>
            </w:r>
            <w:r w:rsidRPr="00356937">
              <w:rPr>
                <w:i/>
                <w:szCs w:val="21"/>
              </w:rPr>
              <w:t>in diesem Fall kann die Referenz nicht berücksichtigt werden</w:t>
            </w:r>
            <w:r w:rsidRPr="00356937">
              <w:rPr>
                <w:szCs w:val="21"/>
              </w:rPr>
              <w:t>)</w:t>
            </w:r>
          </w:p>
        </w:tc>
      </w:tr>
      <w:tr w:rsidR="000277B5" w:rsidRPr="009014DC" w14:paraId="7B1887F9" w14:textId="77777777" w:rsidTr="00A14DD2">
        <w:tc>
          <w:tcPr>
            <w:tcW w:w="1955" w:type="pct"/>
            <w:shd w:val="clear" w:color="auto" w:fill="F2F2F2" w:themeFill="background1" w:themeFillShade="F2"/>
          </w:tcPr>
          <w:p w14:paraId="2223588F" w14:textId="77777777" w:rsidR="000277B5" w:rsidRPr="009014DC" w:rsidRDefault="000277B5" w:rsidP="00A14DD2">
            <w:pPr>
              <w:pStyle w:val="LAText"/>
              <w:rPr>
                <w:szCs w:val="21"/>
              </w:rPr>
            </w:pPr>
            <w:r w:rsidRPr="00356937">
              <w:rPr>
                <w:szCs w:val="21"/>
              </w:rPr>
              <w:t xml:space="preserve">In der Referenz </w:t>
            </w:r>
            <w:proofErr w:type="gramStart"/>
            <w:r w:rsidRPr="00356937">
              <w:rPr>
                <w:szCs w:val="21"/>
              </w:rPr>
              <w:t>wurden</w:t>
            </w:r>
            <w:proofErr w:type="gramEnd"/>
            <w:r w:rsidRPr="00356937">
              <w:rPr>
                <w:szCs w:val="21"/>
              </w:rPr>
              <w:t xml:space="preserve"> mindestens ein Arzt</w:t>
            </w:r>
            <w:r>
              <w:rPr>
                <w:szCs w:val="21"/>
              </w:rPr>
              <w:t xml:space="preserve"> oder </w:t>
            </w:r>
            <w:r w:rsidRPr="00356937">
              <w:rPr>
                <w:szCs w:val="21"/>
              </w:rPr>
              <w:t xml:space="preserve">Psychologe </w:t>
            </w:r>
            <w:r w:rsidRPr="000C397E">
              <w:rPr>
                <w:szCs w:val="21"/>
                <w:u w:val="single"/>
              </w:rPr>
              <w:t>und</w:t>
            </w:r>
            <w:r w:rsidRPr="00356937">
              <w:rPr>
                <w:szCs w:val="21"/>
              </w:rPr>
              <w:t xml:space="preserve"> ein Coach eingesetzt</w:t>
            </w:r>
            <w:r>
              <w:rPr>
                <w:szCs w:val="21"/>
              </w:rPr>
              <w:t>:</w:t>
            </w:r>
          </w:p>
        </w:tc>
        <w:tc>
          <w:tcPr>
            <w:tcW w:w="3045" w:type="pct"/>
            <w:shd w:val="clear" w:color="auto" w:fill="F2F2F2" w:themeFill="background1" w:themeFillShade="F2"/>
          </w:tcPr>
          <w:p w14:paraId="41093D64" w14:textId="77777777" w:rsidR="000277B5" w:rsidRPr="009014DC" w:rsidRDefault="000277B5" w:rsidP="00A14DD2">
            <w:pPr>
              <w:pStyle w:val="LAText"/>
              <w:ind w:left="459" w:hanging="459"/>
              <w:rPr>
                <w:szCs w:val="21"/>
              </w:rPr>
            </w:pPr>
            <w:sdt>
              <w:sdtPr>
                <w:rPr>
                  <w:szCs w:val="21"/>
                </w:rPr>
                <w:id w:val="-1048142774"/>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ab/>
              <w:t>ja</w:t>
            </w:r>
          </w:p>
          <w:p w14:paraId="1A84FE32" w14:textId="77777777" w:rsidR="000277B5" w:rsidRPr="009014DC" w:rsidRDefault="000277B5" w:rsidP="00A14DD2">
            <w:pPr>
              <w:pStyle w:val="LAText"/>
              <w:spacing w:before="0"/>
              <w:ind w:left="459" w:hanging="459"/>
              <w:rPr>
                <w:szCs w:val="21"/>
              </w:rPr>
            </w:pPr>
            <w:sdt>
              <w:sdtPr>
                <w:rPr>
                  <w:szCs w:val="21"/>
                </w:rPr>
                <w:id w:val="679080863"/>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0277B5" w:rsidRPr="009014DC" w14:paraId="42EB3DFA" w14:textId="77777777" w:rsidTr="00A14DD2">
        <w:tc>
          <w:tcPr>
            <w:tcW w:w="1955" w:type="pct"/>
            <w:shd w:val="clear" w:color="auto" w:fill="F2F2F2" w:themeFill="background1" w:themeFillShade="F2"/>
          </w:tcPr>
          <w:p w14:paraId="7725440E" w14:textId="77777777" w:rsidR="000277B5" w:rsidRPr="009014DC" w:rsidRDefault="000277B5" w:rsidP="00A14DD2">
            <w:pPr>
              <w:pStyle w:val="LAText"/>
              <w:rPr>
                <w:szCs w:val="21"/>
              </w:rPr>
            </w:pPr>
            <w:r w:rsidRPr="00356937">
              <w:rPr>
                <w:szCs w:val="21"/>
              </w:rPr>
              <w:t>Die Maßnahme in der Referenz war darauf ausgerichtet, dass die Erwerbsfähigkeit der Leistungsberechtigten erhalten, verbessert oder wiederhergestellt wird.</w:t>
            </w:r>
          </w:p>
        </w:tc>
        <w:tc>
          <w:tcPr>
            <w:tcW w:w="3045" w:type="pct"/>
            <w:shd w:val="clear" w:color="auto" w:fill="F2F2F2" w:themeFill="background1" w:themeFillShade="F2"/>
          </w:tcPr>
          <w:p w14:paraId="6BB0BCCD" w14:textId="77777777" w:rsidR="000277B5" w:rsidRPr="009014DC" w:rsidRDefault="000277B5" w:rsidP="00A14DD2">
            <w:pPr>
              <w:pStyle w:val="LAText"/>
              <w:ind w:left="459" w:hanging="459"/>
              <w:rPr>
                <w:szCs w:val="21"/>
              </w:rPr>
            </w:pPr>
            <w:sdt>
              <w:sdtPr>
                <w:rPr>
                  <w:szCs w:val="21"/>
                </w:rPr>
                <w:id w:val="-1702394680"/>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ab/>
              <w:t>ja</w:t>
            </w:r>
          </w:p>
          <w:p w14:paraId="7647FE14" w14:textId="77777777" w:rsidR="000277B5" w:rsidRPr="009014DC" w:rsidRDefault="000277B5" w:rsidP="00A14DD2">
            <w:pPr>
              <w:pStyle w:val="LAText"/>
              <w:spacing w:before="0"/>
              <w:ind w:left="459" w:hanging="459"/>
              <w:rPr>
                <w:i/>
                <w:szCs w:val="21"/>
              </w:rPr>
            </w:pPr>
            <w:sdt>
              <w:sdtPr>
                <w:rPr>
                  <w:szCs w:val="21"/>
                </w:rPr>
                <w:id w:val="1157968535"/>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0277B5" w:rsidRPr="009014DC" w14:paraId="02D37CF9" w14:textId="77777777" w:rsidTr="00A14DD2">
        <w:tc>
          <w:tcPr>
            <w:tcW w:w="1955" w:type="pct"/>
            <w:shd w:val="clear" w:color="auto" w:fill="F2F2F2" w:themeFill="background1" w:themeFillShade="F2"/>
          </w:tcPr>
          <w:p w14:paraId="55B56B46" w14:textId="77777777" w:rsidR="000277B5" w:rsidRPr="00356937" w:rsidRDefault="000277B5" w:rsidP="00A14DD2">
            <w:pPr>
              <w:pStyle w:val="LAText"/>
              <w:rPr>
                <w:szCs w:val="21"/>
              </w:rPr>
            </w:pPr>
            <w:r w:rsidRPr="00356937">
              <w:rPr>
                <w:szCs w:val="21"/>
              </w:rPr>
              <w:t>Die Referenz wurde aus Sicht des Referenzauftraggebers vertragskonform erbracht</w:t>
            </w:r>
            <w:r>
              <w:rPr>
                <w:szCs w:val="21"/>
              </w:rPr>
              <w:t>:</w:t>
            </w:r>
          </w:p>
        </w:tc>
        <w:tc>
          <w:tcPr>
            <w:tcW w:w="3045" w:type="pct"/>
            <w:shd w:val="clear" w:color="auto" w:fill="F2F2F2" w:themeFill="background1" w:themeFillShade="F2"/>
          </w:tcPr>
          <w:p w14:paraId="2BE132E6" w14:textId="77777777" w:rsidR="000277B5" w:rsidRPr="009014DC" w:rsidRDefault="000277B5" w:rsidP="00A14DD2">
            <w:pPr>
              <w:pStyle w:val="LAText"/>
              <w:ind w:left="459" w:hanging="459"/>
              <w:rPr>
                <w:szCs w:val="21"/>
              </w:rPr>
            </w:pPr>
            <w:sdt>
              <w:sdtPr>
                <w:rPr>
                  <w:szCs w:val="21"/>
                </w:rPr>
                <w:id w:val="534773565"/>
                <w14:checkbox>
                  <w14:checked w14:val="0"/>
                  <w14:checkedState w14:val="2612" w14:font="MS Gothic"/>
                  <w14:uncheckedState w14:val="2610" w14:font="MS Gothic"/>
                </w14:checkbox>
              </w:sdtPr>
              <w:sdtContent>
                <w:r>
                  <w:rPr>
                    <w:rFonts w:ascii="MS Gothic" w:eastAsia="MS Gothic" w:hAnsi="MS Gothic" w:hint="eastAsia"/>
                    <w:szCs w:val="21"/>
                  </w:rPr>
                  <w:t>☐</w:t>
                </w:r>
              </w:sdtContent>
            </w:sdt>
            <w:r w:rsidRPr="009014DC">
              <w:rPr>
                <w:szCs w:val="21"/>
              </w:rPr>
              <w:tab/>
              <w:t>ja</w:t>
            </w:r>
          </w:p>
          <w:p w14:paraId="796A6C8E" w14:textId="77777777" w:rsidR="000277B5" w:rsidRDefault="000277B5" w:rsidP="00A14DD2">
            <w:pPr>
              <w:pStyle w:val="LAText"/>
              <w:ind w:left="459" w:hanging="459"/>
              <w:rPr>
                <w:szCs w:val="21"/>
              </w:rPr>
            </w:pPr>
            <w:sdt>
              <w:sdtPr>
                <w:rPr>
                  <w:szCs w:val="21"/>
                </w:rPr>
                <w:id w:val="744610255"/>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0277B5" w:rsidRPr="00356937" w14:paraId="48E1846D" w14:textId="77777777" w:rsidTr="00A14DD2">
        <w:tc>
          <w:tcPr>
            <w:tcW w:w="5000" w:type="pct"/>
            <w:gridSpan w:val="2"/>
            <w:shd w:val="clear" w:color="auto" w:fill="D9D9D9" w:themeFill="background1" w:themeFillShade="D9"/>
          </w:tcPr>
          <w:p w14:paraId="066E19D4" w14:textId="77777777" w:rsidR="000277B5" w:rsidRPr="00356937" w:rsidRDefault="000277B5" w:rsidP="00A14DD2">
            <w:pPr>
              <w:pStyle w:val="LAText"/>
              <w:ind w:left="459" w:hanging="459"/>
              <w:rPr>
                <w:b/>
                <w:szCs w:val="21"/>
                <w:highlight w:val="yellow"/>
              </w:rPr>
            </w:pPr>
            <w:r>
              <w:rPr>
                <w:b/>
                <w:szCs w:val="21"/>
              </w:rPr>
              <w:t>Weitere Mindestanforderung</w:t>
            </w:r>
          </w:p>
        </w:tc>
      </w:tr>
      <w:tr w:rsidR="000277B5" w:rsidRPr="009014DC" w14:paraId="56D12E35" w14:textId="77777777" w:rsidTr="00A14DD2">
        <w:tc>
          <w:tcPr>
            <w:tcW w:w="1955" w:type="pct"/>
            <w:shd w:val="clear" w:color="auto" w:fill="F2F2F2" w:themeFill="background1" w:themeFillShade="F2"/>
          </w:tcPr>
          <w:p w14:paraId="0EA23317" w14:textId="77777777" w:rsidR="000277B5" w:rsidRDefault="000277B5" w:rsidP="00A14DD2">
            <w:pPr>
              <w:pStyle w:val="LAText1"/>
              <w:ind w:left="0"/>
            </w:pPr>
            <w:r>
              <w:t xml:space="preserve">Gleichzeitig, d.h. während des gesamten Leistungszeitraums der Referenz wurden mindestens 40 Teilnehmende parallel individuell betreut. </w:t>
            </w:r>
          </w:p>
          <w:p w14:paraId="7F8EBA51" w14:textId="77777777" w:rsidR="000277B5" w:rsidRDefault="000277B5" w:rsidP="00A14DD2">
            <w:pPr>
              <w:pStyle w:val="LAText1"/>
              <w:ind w:left="0"/>
            </w:pPr>
            <w:r>
              <w:t xml:space="preserve">Diese Anforderung kann das eignungsverleihende Unternehmen entweder durch die eingereichten geeigneten Referenzen zum SGB II erreichen. Das eignungsverleihende Unternehmen kann ergänzend jedoch auch Referenzen aus anderen Sozialgesetzbüchern heranziehen, sofern diese gleichzeitig zu der eingereichten geeigneten Referenz nach SGB II erbracht </w:t>
            </w:r>
            <w:r>
              <w:lastRenderedPageBreak/>
              <w:t>wurden und zumindest die nachfolgende Voraussetzung erfüllen:</w:t>
            </w:r>
          </w:p>
          <w:p w14:paraId="218EA1C6" w14:textId="77777777" w:rsidR="000277B5" w:rsidRPr="009014DC" w:rsidRDefault="000277B5" w:rsidP="00A14DD2">
            <w:pPr>
              <w:pStyle w:val="LAText"/>
              <w:rPr>
                <w:szCs w:val="21"/>
              </w:rPr>
            </w:pPr>
            <w:r w:rsidRPr="006734FE">
              <w:fldChar w:fldCharType="begin"/>
            </w:r>
            <w:r w:rsidRPr="006734FE">
              <w:instrText>LL_ID:hqgvg8mDWq6t47yRX</w:instrText>
            </w:r>
            <w:r w:rsidRPr="006734FE">
              <w:fldChar w:fldCharType="separate"/>
            </w:r>
            <w:r w:rsidRPr="006734FE">
              <w:fldChar w:fldCharType="end"/>
            </w:r>
            <w:r w:rsidRPr="006734FE">
              <w:t xml:space="preserve">Gegenstand der Referenz sind individuelle betreuende Maßnahmen </w:t>
            </w:r>
            <w:r>
              <w:t>für Leistungsberechtigte</w:t>
            </w:r>
            <w:r w:rsidRPr="006734FE">
              <w:t xml:space="preserve"> aus dem Rechtskreis de</w:t>
            </w:r>
            <w:r>
              <w:t>r Sozialgesetzbücher</w:t>
            </w:r>
            <w:r w:rsidRPr="006734FE">
              <w:t>.</w:t>
            </w:r>
            <w:r>
              <w:t xml:space="preserve"> Individuell betreuende Maßnahmen sind solche Maßnahmen, die eine auf die individuelle Person und deren Situation zentrierte Betreuung vorsehen</w:t>
            </w:r>
          </w:p>
        </w:tc>
        <w:tc>
          <w:tcPr>
            <w:tcW w:w="3045" w:type="pct"/>
            <w:shd w:val="clear" w:color="auto" w:fill="F2F2F2" w:themeFill="background1" w:themeFillShade="F2"/>
          </w:tcPr>
          <w:p w14:paraId="77E0F594" w14:textId="77777777" w:rsidR="000277B5" w:rsidRDefault="000277B5" w:rsidP="00A14DD2">
            <w:pPr>
              <w:pStyle w:val="LAText"/>
              <w:ind w:left="459" w:hanging="459"/>
              <w:rPr>
                <w:szCs w:val="21"/>
              </w:rPr>
            </w:pPr>
            <w:sdt>
              <w:sdtPr>
                <w:rPr>
                  <w:szCs w:val="21"/>
                </w:rPr>
                <w:id w:val="1013954229"/>
                <w14:checkbox>
                  <w14:checked w14:val="0"/>
                  <w14:checkedState w14:val="2612" w14:font="MS Gothic"/>
                  <w14:uncheckedState w14:val="2610" w14:font="MS Gothic"/>
                </w14:checkbox>
              </w:sdtPr>
              <w:sdtContent>
                <w:r>
                  <w:rPr>
                    <w:rFonts w:ascii="MS Gothic" w:eastAsia="MS Gothic" w:hAnsi="MS Gothic" w:hint="eastAsia"/>
                    <w:szCs w:val="21"/>
                  </w:rPr>
                  <w:t>☐</w:t>
                </w:r>
              </w:sdtContent>
            </w:sdt>
            <w:r w:rsidRPr="00356937">
              <w:rPr>
                <w:szCs w:val="21"/>
              </w:rPr>
              <w:tab/>
              <w:t>ja</w:t>
            </w:r>
          </w:p>
          <w:p w14:paraId="0C3A2801" w14:textId="77777777" w:rsidR="000277B5" w:rsidRPr="00452B68" w:rsidRDefault="000277B5" w:rsidP="00A14DD2">
            <w:pPr>
              <w:pStyle w:val="LAText"/>
              <w:rPr>
                <w:i/>
                <w:szCs w:val="21"/>
              </w:rPr>
            </w:pPr>
            <w:r w:rsidRPr="00452B68">
              <w:rPr>
                <w:i/>
                <w:szCs w:val="21"/>
              </w:rPr>
              <w:t>Falls d</w:t>
            </w:r>
            <w:r>
              <w:rPr>
                <w:i/>
                <w:szCs w:val="21"/>
              </w:rPr>
              <w:t xml:space="preserve">as eignungsverleihende Unternehmen </w:t>
            </w:r>
            <w:r w:rsidRPr="00452B68">
              <w:rPr>
                <w:i/>
                <w:szCs w:val="21"/>
              </w:rPr>
              <w:t xml:space="preserve">„ja“ </w:t>
            </w:r>
            <w:r>
              <w:rPr>
                <w:i/>
                <w:szCs w:val="21"/>
              </w:rPr>
              <w:t>ankreuzt</w:t>
            </w:r>
            <w:r w:rsidRPr="00452B68">
              <w:rPr>
                <w:i/>
                <w:szCs w:val="21"/>
              </w:rPr>
              <w:t>, hat e</w:t>
            </w:r>
            <w:r>
              <w:rPr>
                <w:i/>
                <w:szCs w:val="21"/>
              </w:rPr>
              <w:t>s</w:t>
            </w:r>
            <w:r w:rsidRPr="00452B68">
              <w:rPr>
                <w:i/>
                <w:szCs w:val="21"/>
              </w:rPr>
              <w:t xml:space="preserve"> </w:t>
            </w:r>
            <w:r>
              <w:rPr>
                <w:i/>
                <w:szCs w:val="21"/>
              </w:rPr>
              <w:t>die folgenden Angaben zu machen</w:t>
            </w:r>
            <w:r w:rsidRPr="00452B68">
              <w:rPr>
                <w:i/>
                <w:szCs w:val="21"/>
              </w:rPr>
              <w:t>:</w:t>
            </w:r>
          </w:p>
          <w:p w14:paraId="2E1D5DF2" w14:textId="77777777" w:rsidR="000277B5" w:rsidRDefault="000277B5" w:rsidP="00A14DD2">
            <w:pPr>
              <w:pStyle w:val="LAAufz1"/>
              <w:numPr>
                <w:ilvl w:val="0"/>
                <w:numId w:val="26"/>
              </w:numPr>
              <w:ind w:left="314" w:hanging="283"/>
            </w:pPr>
            <w:r>
              <w:t xml:space="preserve">Anzahl der individuell betreuten Teilnehmenden in dieser Referenz: </w:t>
            </w: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r>
              <w:t xml:space="preserve"> </w:t>
            </w:r>
          </w:p>
          <w:p w14:paraId="37A9CD81" w14:textId="77777777" w:rsidR="000277B5" w:rsidRDefault="000277B5" w:rsidP="00A14DD2">
            <w:pPr>
              <w:pStyle w:val="LAAufz1"/>
              <w:numPr>
                <w:ilvl w:val="0"/>
                <w:numId w:val="26"/>
              </w:numPr>
              <w:ind w:left="314" w:hanging="283"/>
            </w:pPr>
            <w:r>
              <w:t xml:space="preserve">Angaben zu weiteren Referenzen mit Anzahl der Teilnehmenden die dabei gleichzeitig, d.h. während des gesamten Leistungszeitraums dieser Referenz parallel, individuell betreut wurden: </w:t>
            </w:r>
          </w:p>
          <w:tbl>
            <w:tblPr>
              <w:tblStyle w:val="Tabellenraster"/>
              <w:tblW w:w="0" w:type="auto"/>
              <w:tblInd w:w="314" w:type="dxa"/>
              <w:tblLook w:val="04A0" w:firstRow="1" w:lastRow="0" w:firstColumn="1" w:lastColumn="0" w:noHBand="0" w:noVBand="1"/>
            </w:tblPr>
            <w:tblGrid>
              <w:gridCol w:w="1578"/>
              <w:gridCol w:w="3403"/>
            </w:tblGrid>
            <w:tr w:rsidR="000277B5" w14:paraId="04C5D5EB" w14:textId="77777777" w:rsidTr="00A14DD2">
              <w:tc>
                <w:tcPr>
                  <w:tcW w:w="1578" w:type="dxa"/>
                </w:tcPr>
                <w:p w14:paraId="083D975F" w14:textId="77777777" w:rsidR="000277B5" w:rsidRDefault="000277B5" w:rsidP="00A14DD2">
                  <w:pPr>
                    <w:pStyle w:val="LAAufz1"/>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3DE4D242" w14:textId="77777777" w:rsidR="000277B5" w:rsidRDefault="000277B5" w:rsidP="00A14DD2">
                  <w:pPr>
                    <w:pStyle w:val="LAAufz1"/>
                  </w:pPr>
                </w:p>
              </w:tc>
              <w:tc>
                <w:tcPr>
                  <w:tcW w:w="3403" w:type="dxa"/>
                </w:tcPr>
                <w:p w14:paraId="0E62F10A" w14:textId="77777777" w:rsidR="000277B5" w:rsidRDefault="000277B5" w:rsidP="00A14DD2">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 xml:space="preserve">Entweder (1) Nennung der Tabellen-Nr. der angegebenen Referenz aus SGB II oder (2) Beschreibung der weiteren </w:t>
                  </w:r>
                  <w:r>
                    <w:rPr>
                      <w:noProof/>
                    </w:rPr>
                    <w:lastRenderedPageBreak/>
                    <w:t>Referenz(en) unter Nennung des Rechtskreis nach SGB</w:t>
                  </w:r>
                  <w:r>
                    <w:fldChar w:fldCharType="end"/>
                  </w:r>
                </w:p>
              </w:tc>
            </w:tr>
            <w:tr w:rsidR="000277B5" w14:paraId="506639EF" w14:textId="77777777" w:rsidTr="00A14DD2">
              <w:tc>
                <w:tcPr>
                  <w:tcW w:w="1578" w:type="dxa"/>
                </w:tcPr>
                <w:p w14:paraId="34AC3E36" w14:textId="77777777" w:rsidR="000277B5" w:rsidRDefault="000277B5" w:rsidP="00A14DD2">
                  <w:pPr>
                    <w:pStyle w:val="LAAufz1"/>
                    <w:ind w:left="31"/>
                  </w:pPr>
                  <w:r>
                    <w:lastRenderedPageBreak/>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4EDB6D0A" w14:textId="77777777" w:rsidR="000277B5" w:rsidRDefault="000277B5" w:rsidP="00A14DD2">
                  <w:pPr>
                    <w:pStyle w:val="LAAufz1"/>
                  </w:pPr>
                </w:p>
              </w:tc>
              <w:tc>
                <w:tcPr>
                  <w:tcW w:w="3403" w:type="dxa"/>
                </w:tcPr>
                <w:p w14:paraId="52F30727" w14:textId="77777777" w:rsidR="000277B5" w:rsidRDefault="000277B5" w:rsidP="00A14DD2">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0277B5" w14:paraId="27D56D34" w14:textId="77777777" w:rsidTr="00A14DD2">
              <w:tc>
                <w:tcPr>
                  <w:tcW w:w="1578" w:type="dxa"/>
                </w:tcPr>
                <w:p w14:paraId="7CC96CB3" w14:textId="77777777" w:rsidR="000277B5" w:rsidRDefault="000277B5" w:rsidP="00A14DD2">
                  <w:pPr>
                    <w:pStyle w:val="LAAufz1"/>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565BF7ED" w14:textId="77777777" w:rsidR="000277B5" w:rsidRDefault="000277B5" w:rsidP="00A14DD2">
                  <w:pPr>
                    <w:pStyle w:val="LAAufz1"/>
                  </w:pPr>
                </w:p>
              </w:tc>
              <w:tc>
                <w:tcPr>
                  <w:tcW w:w="3403" w:type="dxa"/>
                </w:tcPr>
                <w:p w14:paraId="21432454" w14:textId="77777777" w:rsidR="000277B5" w:rsidRDefault="000277B5" w:rsidP="00A14DD2">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0277B5" w14:paraId="4EA204F8" w14:textId="77777777" w:rsidTr="00A14DD2">
              <w:tc>
                <w:tcPr>
                  <w:tcW w:w="1578" w:type="dxa"/>
                </w:tcPr>
                <w:p w14:paraId="41CB30B1" w14:textId="77777777" w:rsidR="000277B5" w:rsidRDefault="000277B5" w:rsidP="00A14DD2">
                  <w:pPr>
                    <w:pStyle w:val="LAAufz1"/>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2B17D71C" w14:textId="77777777" w:rsidR="000277B5" w:rsidRDefault="000277B5" w:rsidP="00A14DD2">
                  <w:pPr>
                    <w:pStyle w:val="LAAufz1"/>
                  </w:pPr>
                </w:p>
              </w:tc>
              <w:tc>
                <w:tcPr>
                  <w:tcW w:w="3403" w:type="dxa"/>
                </w:tcPr>
                <w:p w14:paraId="4CA41AB9" w14:textId="77777777" w:rsidR="000277B5" w:rsidRDefault="000277B5" w:rsidP="00A14DD2">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bl>
          <w:p w14:paraId="38A58F29" w14:textId="77777777" w:rsidR="000277B5" w:rsidRDefault="000277B5" w:rsidP="00A14DD2">
            <w:pPr>
              <w:pStyle w:val="LAText"/>
              <w:spacing w:before="0"/>
              <w:ind w:left="459" w:hanging="459"/>
              <w:rPr>
                <w:szCs w:val="21"/>
              </w:rPr>
            </w:pPr>
          </w:p>
          <w:p w14:paraId="4271F568" w14:textId="77777777" w:rsidR="000277B5" w:rsidRPr="00AC6EC3" w:rsidRDefault="000277B5" w:rsidP="00A14DD2">
            <w:pPr>
              <w:pStyle w:val="LAText"/>
              <w:spacing w:before="0"/>
              <w:rPr>
                <w:i/>
                <w:szCs w:val="21"/>
              </w:rPr>
            </w:pPr>
            <w:r>
              <w:rPr>
                <w:i/>
                <w:szCs w:val="21"/>
              </w:rPr>
              <w:t xml:space="preserve">Wird die Erfüllung der Mindestanforderung anhand der Angaben des eignungsverleihenden Unternehmens nicht nachgewiesen, kann die Referenz nicht berücksichtigt werden. </w:t>
            </w:r>
          </w:p>
          <w:p w14:paraId="28E064A2" w14:textId="77777777" w:rsidR="000277B5" w:rsidRDefault="000277B5" w:rsidP="00A14DD2">
            <w:pPr>
              <w:pStyle w:val="LAText"/>
              <w:spacing w:before="0"/>
              <w:ind w:left="459" w:hanging="459"/>
              <w:rPr>
                <w:szCs w:val="21"/>
              </w:rPr>
            </w:pPr>
          </w:p>
          <w:p w14:paraId="43816A20" w14:textId="77777777" w:rsidR="000277B5" w:rsidRPr="009014DC" w:rsidRDefault="000277B5" w:rsidP="00A14DD2">
            <w:pPr>
              <w:pStyle w:val="LAText"/>
              <w:spacing w:before="0"/>
              <w:ind w:left="459" w:hanging="459"/>
              <w:rPr>
                <w:szCs w:val="21"/>
                <w:highlight w:val="yellow"/>
              </w:rPr>
            </w:pPr>
            <w:sdt>
              <w:sdtPr>
                <w:rPr>
                  <w:szCs w:val="21"/>
                </w:rPr>
                <w:id w:val="-1476517825"/>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nein (</w:t>
            </w:r>
            <w:r w:rsidRPr="00356937">
              <w:rPr>
                <w:i/>
                <w:szCs w:val="21"/>
              </w:rPr>
              <w:t>in diesem Fall kann die Referenz nicht berücksichtigt werden</w:t>
            </w:r>
            <w:r w:rsidRPr="00356937">
              <w:rPr>
                <w:szCs w:val="21"/>
              </w:rPr>
              <w:t>)</w:t>
            </w:r>
          </w:p>
        </w:tc>
      </w:tr>
    </w:tbl>
    <w:p w14:paraId="6676B10C" w14:textId="53D4277E" w:rsidR="000277B5" w:rsidRDefault="000277B5" w:rsidP="000277B5">
      <w:pPr>
        <w:pStyle w:val="LAText2"/>
      </w:pPr>
    </w:p>
    <w:p w14:paraId="0CFBF48D" w14:textId="77777777" w:rsidR="000277B5" w:rsidRDefault="000277B5">
      <w:pPr>
        <w:spacing w:after="160" w:line="259" w:lineRule="auto"/>
        <w:rPr>
          <w:rFonts w:eastAsia="Times New Roman" w:cs="Times New Roman"/>
          <w:szCs w:val="24"/>
          <w:lang w:eastAsia="de-DE"/>
        </w:rPr>
      </w:pPr>
      <w:r>
        <w:br w:type="page"/>
      </w:r>
    </w:p>
    <w:p w14:paraId="6F77E2B5" w14:textId="76781B5E" w:rsidR="0083068D" w:rsidRDefault="0083068D" w:rsidP="0083068D">
      <w:pPr>
        <w:pStyle w:val="LAEbene4"/>
        <w:numPr>
          <w:ilvl w:val="0"/>
          <w:numId w:val="0"/>
        </w:numPr>
        <w:ind w:left="1134" w:hanging="567"/>
        <w:rPr>
          <w:szCs w:val="21"/>
        </w:rPr>
      </w:pPr>
      <w:r w:rsidRPr="00FF7683">
        <w:rPr>
          <w:szCs w:val="21"/>
        </w:rPr>
        <w:lastRenderedPageBreak/>
        <w:t xml:space="preserve">Referenz </w:t>
      </w:r>
      <w:r>
        <w:rPr>
          <w:szCs w:val="21"/>
        </w:rPr>
        <w:t>Nr. 3</w:t>
      </w:r>
    </w:p>
    <w:p w14:paraId="35EDBF3D" w14:textId="77777777" w:rsidR="000277B5" w:rsidRPr="00FF7683" w:rsidRDefault="000277B5" w:rsidP="000277B5">
      <w:pPr>
        <w:pStyle w:val="LAEbene4"/>
        <w:numPr>
          <w:ilvl w:val="0"/>
          <w:numId w:val="0"/>
        </w:numPr>
        <w:ind w:left="1134" w:hanging="567"/>
        <w:outlineLvl w:val="9"/>
        <w:rPr>
          <w:szCs w:val="21"/>
        </w:rPr>
      </w:pPr>
    </w:p>
    <w:tbl>
      <w:tblPr>
        <w:tblW w:w="5000" w:type="pct"/>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828"/>
        <w:gridCol w:w="5238"/>
      </w:tblGrid>
      <w:tr w:rsidR="000277B5" w:rsidRPr="009014DC" w14:paraId="11A04EE1" w14:textId="77777777" w:rsidTr="00A14DD2">
        <w:tc>
          <w:tcPr>
            <w:tcW w:w="5000" w:type="pct"/>
            <w:gridSpan w:val="2"/>
            <w:shd w:val="clear" w:color="auto" w:fill="D9D9D9" w:themeFill="background1" w:themeFillShade="D9"/>
          </w:tcPr>
          <w:p w14:paraId="7CCE4E57" w14:textId="1CA7BD10" w:rsidR="000277B5" w:rsidRPr="009014DC" w:rsidRDefault="000277B5" w:rsidP="00A14DD2">
            <w:pPr>
              <w:pStyle w:val="LAText"/>
              <w:rPr>
                <w:b/>
                <w:szCs w:val="21"/>
              </w:rPr>
            </w:pPr>
            <w:r w:rsidRPr="009014DC">
              <w:rPr>
                <w:b/>
                <w:szCs w:val="21"/>
              </w:rPr>
              <w:t xml:space="preserve">Referenz Nr. </w:t>
            </w:r>
            <w:r>
              <w:rPr>
                <w:b/>
                <w:szCs w:val="21"/>
              </w:rPr>
              <w:t>3</w:t>
            </w:r>
          </w:p>
        </w:tc>
      </w:tr>
      <w:tr w:rsidR="000277B5" w:rsidRPr="009014DC" w14:paraId="0CF4338A" w14:textId="77777777" w:rsidTr="00A14DD2">
        <w:trPr>
          <w:trHeight w:val="881"/>
        </w:trPr>
        <w:tc>
          <w:tcPr>
            <w:tcW w:w="2111" w:type="pct"/>
            <w:shd w:val="clear" w:color="auto" w:fill="F2F2F2" w:themeFill="background1" w:themeFillShade="F2"/>
          </w:tcPr>
          <w:p w14:paraId="4DFEB72C" w14:textId="77777777" w:rsidR="000277B5" w:rsidRPr="009014DC" w:rsidRDefault="000277B5" w:rsidP="00A14DD2">
            <w:pPr>
              <w:pStyle w:val="LAText"/>
              <w:rPr>
                <w:szCs w:val="21"/>
              </w:rPr>
            </w:pPr>
            <w:r w:rsidRPr="009014DC">
              <w:rPr>
                <w:szCs w:val="21"/>
              </w:rPr>
              <w:t>Rolle des Referenznehmers in der Referenz:</w:t>
            </w:r>
          </w:p>
        </w:tc>
        <w:tc>
          <w:tcPr>
            <w:tcW w:w="2889" w:type="pct"/>
            <w:shd w:val="clear" w:color="auto" w:fill="F2F2F2" w:themeFill="background1" w:themeFillShade="F2"/>
          </w:tcPr>
          <w:p w14:paraId="3FC5FDFB" w14:textId="77777777" w:rsidR="000277B5" w:rsidRPr="009014DC" w:rsidRDefault="000277B5" w:rsidP="00A14DD2">
            <w:pPr>
              <w:spacing w:line="312" w:lineRule="auto"/>
              <w:rPr>
                <w:szCs w:val="21"/>
              </w:rPr>
            </w:pPr>
            <w:sdt>
              <w:sdtPr>
                <w:rPr>
                  <w:szCs w:val="21"/>
                </w:rPr>
                <w:id w:val="1882750337"/>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 xml:space="preserve"> Auftragnehmer</w:t>
            </w:r>
          </w:p>
          <w:p w14:paraId="29AD6EB6" w14:textId="77777777" w:rsidR="000277B5" w:rsidRPr="009014DC" w:rsidRDefault="000277B5" w:rsidP="00A14DD2">
            <w:pPr>
              <w:spacing w:line="312" w:lineRule="auto"/>
              <w:rPr>
                <w:szCs w:val="21"/>
              </w:rPr>
            </w:pPr>
            <w:sdt>
              <w:sdtPr>
                <w:rPr>
                  <w:szCs w:val="21"/>
                </w:rPr>
                <w:id w:val="735897824"/>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Mitglied einer Bietergemeinschaft </w:t>
            </w:r>
          </w:p>
          <w:p w14:paraId="7D7CFE80" w14:textId="77777777" w:rsidR="000277B5" w:rsidRPr="009014DC" w:rsidRDefault="000277B5" w:rsidP="00A14DD2">
            <w:pPr>
              <w:spacing w:line="312" w:lineRule="auto"/>
              <w:rPr>
                <w:szCs w:val="21"/>
              </w:rPr>
            </w:pPr>
            <w:sdt>
              <w:sdtPr>
                <w:rPr>
                  <w:szCs w:val="21"/>
                </w:rPr>
                <w:id w:val="1196428350"/>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Unterauftragnehmer </w:t>
            </w:r>
          </w:p>
          <w:p w14:paraId="3F3C7228" w14:textId="77777777" w:rsidR="000277B5" w:rsidRPr="009014DC" w:rsidRDefault="000277B5" w:rsidP="00A14DD2">
            <w:pPr>
              <w:pStyle w:val="LAText"/>
              <w:spacing w:before="0"/>
              <w:rPr>
                <w:szCs w:val="21"/>
              </w:rPr>
            </w:pPr>
            <w:sdt>
              <w:sdtPr>
                <w:rPr>
                  <w:szCs w:val="21"/>
                </w:rPr>
                <w:id w:val="-293300258"/>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Sonstiges (Angabe der Rolle des Referenznehmers: </w:t>
            </w:r>
            <w:r w:rsidRPr="009014DC">
              <w:rPr>
                <w:i/>
                <w:noProof/>
                <w:szCs w:val="21"/>
              </w:rPr>
              <w:fldChar w:fldCharType="begin">
                <w:ffData>
                  <w:name w:val=""/>
                  <w:enabled/>
                  <w:calcOnExit/>
                  <w:textInput>
                    <w:default w:val="Rolle des Referenznehmers"/>
                  </w:textInput>
                </w:ffData>
              </w:fldChar>
            </w:r>
            <w:r w:rsidRPr="009014DC">
              <w:rPr>
                <w:i/>
                <w:noProof/>
                <w:szCs w:val="21"/>
              </w:rPr>
              <w:instrText xml:space="preserve"> FORMTEXT </w:instrText>
            </w:r>
            <w:r w:rsidRPr="009014DC">
              <w:rPr>
                <w:i/>
                <w:noProof/>
                <w:szCs w:val="21"/>
              </w:rPr>
            </w:r>
            <w:r w:rsidRPr="009014DC">
              <w:rPr>
                <w:i/>
                <w:noProof/>
                <w:szCs w:val="21"/>
              </w:rPr>
              <w:fldChar w:fldCharType="separate"/>
            </w:r>
            <w:r w:rsidRPr="009014DC">
              <w:rPr>
                <w:i/>
                <w:noProof/>
                <w:szCs w:val="21"/>
              </w:rPr>
              <w:t>Rolle des Referenznehmers</w:t>
            </w:r>
            <w:r w:rsidRPr="009014DC">
              <w:rPr>
                <w:i/>
                <w:noProof/>
                <w:szCs w:val="21"/>
              </w:rPr>
              <w:fldChar w:fldCharType="end"/>
            </w:r>
            <w:r w:rsidRPr="009014DC">
              <w:rPr>
                <w:i/>
                <w:noProof/>
                <w:szCs w:val="21"/>
              </w:rPr>
              <w:t>)</w:t>
            </w:r>
          </w:p>
        </w:tc>
      </w:tr>
      <w:tr w:rsidR="000277B5" w:rsidRPr="009014DC" w14:paraId="78BB2B38" w14:textId="77777777" w:rsidTr="00A14DD2">
        <w:trPr>
          <w:trHeight w:val="881"/>
        </w:trPr>
        <w:tc>
          <w:tcPr>
            <w:tcW w:w="2111" w:type="pct"/>
            <w:shd w:val="clear" w:color="auto" w:fill="F2F2F2" w:themeFill="background1" w:themeFillShade="F2"/>
          </w:tcPr>
          <w:p w14:paraId="0F69E1CB" w14:textId="77777777" w:rsidR="000277B5" w:rsidRPr="009014DC" w:rsidRDefault="000277B5" w:rsidP="00A14DD2">
            <w:pPr>
              <w:pStyle w:val="LAText"/>
              <w:rPr>
                <w:szCs w:val="21"/>
              </w:rPr>
            </w:pPr>
            <w:r w:rsidRPr="009014DC">
              <w:rPr>
                <w:szCs w:val="21"/>
              </w:rPr>
              <w:t>Beschreibung de</w:t>
            </w:r>
            <w:r>
              <w:rPr>
                <w:szCs w:val="21"/>
              </w:rPr>
              <w:t>r</w:t>
            </w:r>
            <w:r w:rsidRPr="009014DC">
              <w:rPr>
                <w:szCs w:val="21"/>
              </w:rPr>
              <w:t xml:space="preserve"> Referenz:</w:t>
            </w:r>
          </w:p>
        </w:tc>
        <w:tc>
          <w:tcPr>
            <w:tcW w:w="2889" w:type="pct"/>
            <w:shd w:val="clear" w:color="auto" w:fill="F2F2F2" w:themeFill="background1" w:themeFillShade="F2"/>
          </w:tcPr>
          <w:p w14:paraId="6C07E61C" w14:textId="77777777" w:rsidR="000277B5" w:rsidRPr="009014DC" w:rsidRDefault="000277B5" w:rsidP="00A14DD2">
            <w:pPr>
              <w:spacing w:before="240" w:line="312" w:lineRule="auto"/>
              <w:rPr>
                <w:i/>
                <w:szCs w:val="21"/>
              </w:rPr>
            </w:pPr>
            <w:r>
              <w:rPr>
                <w:i/>
                <w:szCs w:val="21"/>
              </w:rPr>
              <w:fldChar w:fldCharType="begin">
                <w:ffData>
                  <w:name w:val=""/>
                  <w:enabled/>
                  <w:calcOnExit/>
                  <w:textInput>
                    <w:default w:val="Beschreibung der Referenz"/>
                  </w:textInput>
                </w:ffData>
              </w:fldChar>
            </w:r>
            <w:r>
              <w:rPr>
                <w:i/>
                <w:szCs w:val="21"/>
              </w:rPr>
              <w:instrText xml:space="preserve"> FORMTEXT </w:instrText>
            </w:r>
            <w:r>
              <w:rPr>
                <w:i/>
                <w:szCs w:val="21"/>
              </w:rPr>
            </w:r>
            <w:r>
              <w:rPr>
                <w:i/>
                <w:szCs w:val="21"/>
              </w:rPr>
              <w:fldChar w:fldCharType="separate"/>
            </w:r>
            <w:r>
              <w:rPr>
                <w:i/>
                <w:noProof/>
                <w:szCs w:val="21"/>
              </w:rPr>
              <w:t>Beschreibung der Referenz</w:t>
            </w:r>
            <w:r>
              <w:rPr>
                <w:i/>
                <w:szCs w:val="21"/>
              </w:rPr>
              <w:fldChar w:fldCharType="end"/>
            </w:r>
          </w:p>
          <w:p w14:paraId="0613B750" w14:textId="77777777" w:rsidR="000277B5" w:rsidRPr="009014DC" w:rsidRDefault="000277B5" w:rsidP="00A14DD2">
            <w:pPr>
              <w:spacing w:line="312" w:lineRule="auto"/>
              <w:rPr>
                <w:i/>
                <w:szCs w:val="21"/>
              </w:rPr>
            </w:pPr>
          </w:p>
          <w:p w14:paraId="3D6C2458" w14:textId="77777777" w:rsidR="000277B5" w:rsidRPr="009014DC" w:rsidRDefault="000277B5" w:rsidP="00A14DD2">
            <w:pPr>
              <w:pStyle w:val="LAText"/>
              <w:rPr>
                <w:i/>
                <w:szCs w:val="21"/>
              </w:rPr>
            </w:pPr>
          </w:p>
        </w:tc>
      </w:tr>
      <w:tr w:rsidR="000277B5" w:rsidRPr="009014DC" w14:paraId="751A7CCE" w14:textId="77777777" w:rsidTr="00A14DD2">
        <w:trPr>
          <w:trHeight w:val="690"/>
        </w:trPr>
        <w:tc>
          <w:tcPr>
            <w:tcW w:w="2111" w:type="pct"/>
            <w:shd w:val="clear" w:color="auto" w:fill="F2F2F2" w:themeFill="background1" w:themeFillShade="F2"/>
          </w:tcPr>
          <w:p w14:paraId="3F75E8B9" w14:textId="77777777" w:rsidR="000277B5" w:rsidRPr="009014DC" w:rsidRDefault="000277B5" w:rsidP="00A14DD2">
            <w:pPr>
              <w:pStyle w:val="LAText"/>
              <w:rPr>
                <w:szCs w:val="21"/>
              </w:rPr>
            </w:pPr>
            <w:r w:rsidRPr="009014DC">
              <w:rPr>
                <w:szCs w:val="21"/>
              </w:rPr>
              <w:t>Auftragswert in EUR netto:</w:t>
            </w:r>
          </w:p>
        </w:tc>
        <w:tc>
          <w:tcPr>
            <w:tcW w:w="2889" w:type="pct"/>
            <w:shd w:val="clear" w:color="auto" w:fill="F2F2F2" w:themeFill="background1" w:themeFillShade="F2"/>
          </w:tcPr>
          <w:p w14:paraId="296DD1E8" w14:textId="77777777" w:rsidR="000277B5" w:rsidRPr="009014DC" w:rsidRDefault="000277B5" w:rsidP="00A14DD2">
            <w:pPr>
              <w:pStyle w:val="LAText"/>
              <w:rPr>
                <w:i/>
                <w:szCs w:val="21"/>
              </w:rPr>
            </w:pPr>
            <w:r w:rsidRPr="009014DC">
              <w:rPr>
                <w:i/>
                <w:szCs w:val="21"/>
              </w:rPr>
              <w:fldChar w:fldCharType="begin">
                <w:ffData>
                  <w:name w:val=""/>
                  <w:enabled/>
                  <w:calcOnExit/>
                  <w:textInput>
                    <w:default w:val="Wert des Auftrag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Wert des Auftrags</w:t>
            </w:r>
            <w:r w:rsidRPr="009014DC">
              <w:rPr>
                <w:i/>
                <w:szCs w:val="21"/>
              </w:rPr>
              <w:fldChar w:fldCharType="end"/>
            </w:r>
            <w:r w:rsidRPr="009014DC">
              <w:rPr>
                <w:i/>
                <w:szCs w:val="21"/>
              </w:rPr>
              <w:t xml:space="preserve"> EUR netto</w:t>
            </w:r>
          </w:p>
        </w:tc>
      </w:tr>
      <w:tr w:rsidR="000277B5" w:rsidRPr="009014DC" w14:paraId="322BF546" w14:textId="77777777" w:rsidTr="00A14DD2">
        <w:trPr>
          <w:trHeight w:val="690"/>
        </w:trPr>
        <w:tc>
          <w:tcPr>
            <w:tcW w:w="2111" w:type="pct"/>
            <w:shd w:val="clear" w:color="auto" w:fill="F2F2F2" w:themeFill="background1" w:themeFillShade="F2"/>
          </w:tcPr>
          <w:p w14:paraId="1432EEA3" w14:textId="77777777" w:rsidR="000277B5" w:rsidRPr="009014DC" w:rsidRDefault="000277B5" w:rsidP="00A14DD2">
            <w:pPr>
              <w:pStyle w:val="LAText"/>
              <w:rPr>
                <w:szCs w:val="21"/>
              </w:rPr>
            </w:pPr>
            <w:r w:rsidRPr="009014DC">
              <w:rPr>
                <w:szCs w:val="21"/>
              </w:rPr>
              <w:t xml:space="preserve">Erbringungszeitraum (Zeitraum der Leistungserbringung); sofern die Referenz zum Zeitpunkt der Einreichung des Angebots noch nicht beendet ist, ist in der Zeile </w:t>
            </w:r>
            <w:r w:rsidRPr="009014DC">
              <w:rPr>
                <w:i/>
                <w:iCs/>
                <w:szCs w:val="21"/>
              </w:rPr>
              <w:t>„Ende: Monat / Jahr oder laufend“</w:t>
            </w:r>
            <w:r w:rsidRPr="009014DC">
              <w:rPr>
                <w:szCs w:val="21"/>
              </w:rPr>
              <w:t xml:space="preserve"> „laufend“ anzugeben:</w:t>
            </w:r>
          </w:p>
        </w:tc>
        <w:tc>
          <w:tcPr>
            <w:tcW w:w="2889" w:type="pct"/>
            <w:shd w:val="clear" w:color="auto" w:fill="F2F2F2" w:themeFill="background1" w:themeFillShade="F2"/>
          </w:tcPr>
          <w:p w14:paraId="00F9AA2D" w14:textId="77777777" w:rsidR="000277B5" w:rsidRPr="009014DC" w:rsidRDefault="000277B5" w:rsidP="00A14DD2">
            <w:pPr>
              <w:pStyle w:val="LAText"/>
              <w:rPr>
                <w:i/>
                <w:szCs w:val="21"/>
              </w:rPr>
            </w:pPr>
            <w:r w:rsidRPr="009014DC">
              <w:rPr>
                <w:szCs w:val="21"/>
              </w:rPr>
              <w:t>Beginn:</w:t>
            </w:r>
            <w:r w:rsidRPr="009014DC">
              <w:rPr>
                <w:i/>
                <w:szCs w:val="21"/>
              </w:rPr>
              <w:t xml:space="preserve"> </w:t>
            </w:r>
            <w:r w:rsidRPr="009014DC">
              <w:rPr>
                <w:i/>
                <w:szCs w:val="21"/>
              </w:rPr>
              <w:fldChar w:fldCharType="begin">
                <w:ffData>
                  <w:name w:val=""/>
                  <w:enabled/>
                  <w:calcOnExit/>
                  <w:textInput>
                    <w:default w:val="Monat / Jahr "/>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xml:space="preserve">Monat / Jahr </w:t>
            </w:r>
            <w:r w:rsidRPr="009014DC">
              <w:rPr>
                <w:i/>
                <w:szCs w:val="21"/>
              </w:rPr>
              <w:fldChar w:fldCharType="end"/>
            </w:r>
          </w:p>
          <w:p w14:paraId="0502345A" w14:textId="77777777" w:rsidR="000277B5" w:rsidRPr="009014DC" w:rsidRDefault="000277B5" w:rsidP="00A14DD2">
            <w:pPr>
              <w:pStyle w:val="LAText"/>
              <w:rPr>
                <w:szCs w:val="21"/>
              </w:rPr>
            </w:pPr>
            <w:r w:rsidRPr="009014DC">
              <w:rPr>
                <w:iCs/>
                <w:szCs w:val="21"/>
              </w:rPr>
              <w:t>Ende:</w:t>
            </w:r>
            <w:r w:rsidRPr="009014DC">
              <w:rPr>
                <w:i/>
                <w:szCs w:val="21"/>
              </w:rPr>
              <w:t xml:space="preserve"> </w:t>
            </w:r>
            <w:r w:rsidRPr="009014DC">
              <w:rPr>
                <w:i/>
                <w:szCs w:val="21"/>
              </w:rPr>
              <w:fldChar w:fldCharType="begin">
                <w:ffData>
                  <w:name w:val=""/>
                  <w:enabled/>
                  <w:calcOnExit/>
                  <w:textInput>
                    <w:default w:val="Monat / Jahr oder laufend"/>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Monat / Jahr oder laufend</w:t>
            </w:r>
            <w:r w:rsidRPr="009014DC">
              <w:rPr>
                <w:i/>
                <w:szCs w:val="21"/>
              </w:rPr>
              <w:fldChar w:fldCharType="end"/>
            </w:r>
          </w:p>
          <w:p w14:paraId="409F166C" w14:textId="77777777" w:rsidR="000277B5" w:rsidRPr="009014DC" w:rsidRDefault="000277B5" w:rsidP="00A14DD2">
            <w:pPr>
              <w:pStyle w:val="LAText"/>
              <w:rPr>
                <w:i/>
                <w:szCs w:val="21"/>
              </w:rPr>
            </w:pPr>
          </w:p>
        </w:tc>
      </w:tr>
      <w:tr w:rsidR="000277B5" w:rsidRPr="009014DC" w14:paraId="39E74270" w14:textId="77777777" w:rsidTr="00A14DD2">
        <w:trPr>
          <w:trHeight w:val="690"/>
        </w:trPr>
        <w:tc>
          <w:tcPr>
            <w:tcW w:w="2111" w:type="pct"/>
            <w:shd w:val="clear" w:color="auto" w:fill="F2F2F2" w:themeFill="background1" w:themeFillShade="F2"/>
          </w:tcPr>
          <w:p w14:paraId="5B6D5652" w14:textId="77777777" w:rsidR="000277B5" w:rsidRPr="009014DC" w:rsidRDefault="000277B5" w:rsidP="00A14DD2">
            <w:pPr>
              <w:pStyle w:val="LAText"/>
              <w:rPr>
                <w:szCs w:val="21"/>
              </w:rPr>
            </w:pPr>
            <w:r w:rsidRPr="009014DC">
              <w:rPr>
                <w:szCs w:val="21"/>
              </w:rPr>
              <w:t>Name des Auftraggebers, Straße, PLZ</w:t>
            </w:r>
            <w:r>
              <w:rPr>
                <w:szCs w:val="21"/>
              </w:rPr>
              <w:t xml:space="preserve"> und </w:t>
            </w:r>
            <w:r w:rsidRPr="009014DC">
              <w:rPr>
                <w:szCs w:val="21"/>
              </w:rPr>
              <w:t>Ort:</w:t>
            </w:r>
          </w:p>
        </w:tc>
        <w:tc>
          <w:tcPr>
            <w:tcW w:w="2889" w:type="pct"/>
            <w:shd w:val="clear" w:color="auto" w:fill="F2F2F2" w:themeFill="background1" w:themeFillShade="F2"/>
          </w:tcPr>
          <w:p w14:paraId="0C95641B" w14:textId="77777777" w:rsidR="000277B5" w:rsidRPr="009014DC" w:rsidRDefault="000277B5" w:rsidP="00A14DD2">
            <w:pPr>
              <w:pStyle w:val="LAText"/>
              <w:rPr>
                <w:i/>
                <w:szCs w:val="21"/>
              </w:rPr>
            </w:pPr>
            <w:r w:rsidRPr="009014DC">
              <w:rPr>
                <w:i/>
                <w:szCs w:val="21"/>
              </w:rPr>
              <w:fldChar w:fldCharType="begin">
                <w:ffData>
                  <w:name w:val=""/>
                  <w:enabled/>
                  <w:calcOnExit/>
                  <w:textInput>
                    <w:default w:val="Name des Auftraggeber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Name des Auftraggebers</w:t>
            </w:r>
            <w:r w:rsidRPr="009014DC">
              <w:rPr>
                <w:szCs w:val="21"/>
              </w:rPr>
              <w:fldChar w:fldCharType="end"/>
            </w:r>
          </w:p>
          <w:p w14:paraId="5A2E0AE4" w14:textId="77777777" w:rsidR="000277B5" w:rsidRPr="009014DC" w:rsidRDefault="000277B5" w:rsidP="00A14DD2">
            <w:pPr>
              <w:pStyle w:val="LAText"/>
              <w:spacing w:before="0"/>
              <w:rPr>
                <w:i/>
                <w:szCs w:val="21"/>
              </w:rPr>
            </w:pPr>
            <w:r w:rsidRPr="009014DC">
              <w:rPr>
                <w:i/>
                <w:szCs w:val="21"/>
              </w:rPr>
              <w:fldChar w:fldCharType="begin">
                <w:ffData>
                  <w:name w:val="Text3"/>
                  <w:enabled/>
                  <w:calcOnExit/>
                  <w:textInput>
                    <w:default w:val="Straße, Hausnummer"/>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Straße, Hausnummer</w:t>
            </w:r>
            <w:r w:rsidRPr="009014DC">
              <w:rPr>
                <w:szCs w:val="21"/>
              </w:rPr>
              <w:fldChar w:fldCharType="end"/>
            </w:r>
          </w:p>
          <w:p w14:paraId="3364B7AD" w14:textId="77777777" w:rsidR="000277B5" w:rsidRPr="009014DC" w:rsidRDefault="000277B5" w:rsidP="00A14DD2">
            <w:pPr>
              <w:pStyle w:val="LAText"/>
              <w:spacing w:before="0"/>
              <w:rPr>
                <w:i/>
                <w:szCs w:val="21"/>
              </w:rPr>
            </w:pPr>
            <w:r w:rsidRPr="009014DC">
              <w:rPr>
                <w:i/>
                <w:szCs w:val="21"/>
              </w:rPr>
              <w:fldChar w:fldCharType="begin">
                <w:ffData>
                  <w:name w:val="Text4"/>
                  <w:enabled/>
                  <w:calcOnExit/>
                  <w:textInput>
                    <w:default w:val="PLZ, Or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PLZ, Ort</w:t>
            </w:r>
            <w:r w:rsidRPr="009014DC">
              <w:rPr>
                <w:szCs w:val="21"/>
              </w:rPr>
              <w:fldChar w:fldCharType="end"/>
            </w:r>
          </w:p>
        </w:tc>
      </w:tr>
    </w:tbl>
    <w:p w14:paraId="77EC8D50" w14:textId="77777777" w:rsidR="000277B5" w:rsidRPr="006734FE" w:rsidRDefault="000277B5" w:rsidP="000277B5">
      <w:pPr>
        <w:pStyle w:val="LAText"/>
      </w:pPr>
      <w:r w:rsidRPr="006734FE">
        <w:br w:type="page"/>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545"/>
        <w:gridCol w:w="5521"/>
      </w:tblGrid>
      <w:tr w:rsidR="000277B5" w14:paraId="280E2624" w14:textId="77777777" w:rsidTr="00A14DD2">
        <w:tc>
          <w:tcPr>
            <w:tcW w:w="5000" w:type="pct"/>
            <w:gridSpan w:val="2"/>
            <w:shd w:val="clear" w:color="auto" w:fill="D9D9D9" w:themeFill="background1" w:themeFillShade="D9"/>
          </w:tcPr>
          <w:p w14:paraId="48F632F8" w14:textId="77777777" w:rsidR="000277B5" w:rsidRPr="00356937" w:rsidRDefault="000277B5" w:rsidP="00A14DD2">
            <w:pPr>
              <w:pStyle w:val="LAText"/>
              <w:ind w:left="459" w:hanging="459"/>
              <w:rPr>
                <w:b/>
                <w:szCs w:val="21"/>
                <w:highlight w:val="yellow"/>
              </w:rPr>
            </w:pPr>
            <w:r w:rsidRPr="00356937">
              <w:rPr>
                <w:b/>
                <w:szCs w:val="21"/>
              </w:rPr>
              <w:lastRenderedPageBreak/>
              <w:t>Angaben zur Geeignetheit der Referenz</w:t>
            </w:r>
          </w:p>
        </w:tc>
      </w:tr>
      <w:tr w:rsidR="000277B5" w:rsidRPr="009014DC" w14:paraId="746B7971" w14:textId="77777777" w:rsidTr="00A14DD2">
        <w:tc>
          <w:tcPr>
            <w:tcW w:w="1955" w:type="pct"/>
            <w:shd w:val="clear" w:color="auto" w:fill="F2F2F2" w:themeFill="background1" w:themeFillShade="F2"/>
          </w:tcPr>
          <w:p w14:paraId="41DA08F2" w14:textId="77777777" w:rsidR="000277B5" w:rsidRPr="009014DC" w:rsidRDefault="000277B5" w:rsidP="00A14DD2">
            <w:pPr>
              <w:pStyle w:val="LAText"/>
              <w:rPr>
                <w:szCs w:val="21"/>
              </w:rPr>
            </w:pPr>
            <w:r w:rsidRPr="006734FE">
              <w:t>Gegenstand der Referenz sind individuelle betreuende Maßnahmen aus dem Rechtskreis des SGB II für gesundheitlich</w:t>
            </w:r>
            <w:r>
              <w:t>, d.h. physisch oder psychisch</w:t>
            </w:r>
            <w:r w:rsidRPr="006734FE">
              <w:t xml:space="preserve"> beeinträchtigte bzw. eingeschränkte </w:t>
            </w:r>
            <w:r>
              <w:t>Leistungsberechtigte:</w:t>
            </w:r>
          </w:p>
        </w:tc>
        <w:tc>
          <w:tcPr>
            <w:tcW w:w="3045" w:type="pct"/>
            <w:shd w:val="clear" w:color="auto" w:fill="F2F2F2" w:themeFill="background1" w:themeFillShade="F2"/>
          </w:tcPr>
          <w:p w14:paraId="64960BE5" w14:textId="77777777" w:rsidR="000277B5" w:rsidRPr="00356937" w:rsidRDefault="000277B5" w:rsidP="00A14DD2">
            <w:pPr>
              <w:pStyle w:val="LAText"/>
              <w:ind w:left="459" w:hanging="459"/>
              <w:rPr>
                <w:szCs w:val="21"/>
              </w:rPr>
            </w:pPr>
            <w:sdt>
              <w:sdtPr>
                <w:rPr>
                  <w:szCs w:val="21"/>
                </w:rPr>
                <w:id w:val="1957290905"/>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ja</w:t>
            </w:r>
          </w:p>
          <w:p w14:paraId="6B53442E" w14:textId="77777777" w:rsidR="000277B5" w:rsidRPr="009014DC" w:rsidRDefault="000277B5" w:rsidP="00A14DD2">
            <w:pPr>
              <w:pStyle w:val="LAText"/>
              <w:spacing w:before="0"/>
              <w:ind w:left="459" w:hanging="459"/>
              <w:rPr>
                <w:szCs w:val="21"/>
                <w:highlight w:val="yellow"/>
              </w:rPr>
            </w:pPr>
            <w:sdt>
              <w:sdtPr>
                <w:rPr>
                  <w:szCs w:val="21"/>
                </w:rPr>
                <w:id w:val="-740554367"/>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nein (</w:t>
            </w:r>
            <w:r w:rsidRPr="00356937">
              <w:rPr>
                <w:i/>
                <w:szCs w:val="21"/>
              </w:rPr>
              <w:t>in diesem Fall kann die Referenz nicht berücksichtigt werden</w:t>
            </w:r>
            <w:r w:rsidRPr="00356937">
              <w:rPr>
                <w:szCs w:val="21"/>
              </w:rPr>
              <w:t>)</w:t>
            </w:r>
          </w:p>
        </w:tc>
      </w:tr>
      <w:tr w:rsidR="000277B5" w:rsidRPr="009014DC" w14:paraId="0AA3AF01" w14:textId="77777777" w:rsidTr="00A14DD2">
        <w:tc>
          <w:tcPr>
            <w:tcW w:w="1955" w:type="pct"/>
            <w:shd w:val="clear" w:color="auto" w:fill="F2F2F2" w:themeFill="background1" w:themeFillShade="F2"/>
          </w:tcPr>
          <w:p w14:paraId="5A1ED112" w14:textId="77777777" w:rsidR="000277B5" w:rsidRPr="009014DC" w:rsidRDefault="000277B5" w:rsidP="00A14DD2">
            <w:pPr>
              <w:pStyle w:val="LAText"/>
              <w:rPr>
                <w:szCs w:val="21"/>
              </w:rPr>
            </w:pPr>
            <w:r w:rsidRPr="00356937">
              <w:rPr>
                <w:szCs w:val="21"/>
              </w:rPr>
              <w:t xml:space="preserve">In der Referenz </w:t>
            </w:r>
            <w:proofErr w:type="gramStart"/>
            <w:r w:rsidRPr="00356937">
              <w:rPr>
                <w:szCs w:val="21"/>
              </w:rPr>
              <w:t>wurden</w:t>
            </w:r>
            <w:proofErr w:type="gramEnd"/>
            <w:r w:rsidRPr="00356937">
              <w:rPr>
                <w:szCs w:val="21"/>
              </w:rPr>
              <w:t xml:space="preserve"> mindestens ein Arzt</w:t>
            </w:r>
            <w:r>
              <w:rPr>
                <w:szCs w:val="21"/>
              </w:rPr>
              <w:t xml:space="preserve"> oder </w:t>
            </w:r>
            <w:r w:rsidRPr="00356937">
              <w:rPr>
                <w:szCs w:val="21"/>
              </w:rPr>
              <w:t xml:space="preserve">Psychologe </w:t>
            </w:r>
            <w:r w:rsidRPr="000C397E">
              <w:rPr>
                <w:szCs w:val="21"/>
                <w:u w:val="single"/>
              </w:rPr>
              <w:t>und</w:t>
            </w:r>
            <w:r w:rsidRPr="00356937">
              <w:rPr>
                <w:szCs w:val="21"/>
              </w:rPr>
              <w:t xml:space="preserve"> ein Coach eingesetzt</w:t>
            </w:r>
            <w:r>
              <w:rPr>
                <w:szCs w:val="21"/>
              </w:rPr>
              <w:t>:</w:t>
            </w:r>
          </w:p>
        </w:tc>
        <w:tc>
          <w:tcPr>
            <w:tcW w:w="3045" w:type="pct"/>
            <w:shd w:val="clear" w:color="auto" w:fill="F2F2F2" w:themeFill="background1" w:themeFillShade="F2"/>
          </w:tcPr>
          <w:p w14:paraId="6B478477" w14:textId="77777777" w:rsidR="000277B5" w:rsidRPr="009014DC" w:rsidRDefault="000277B5" w:rsidP="00A14DD2">
            <w:pPr>
              <w:pStyle w:val="LAText"/>
              <w:ind w:left="459" w:hanging="459"/>
              <w:rPr>
                <w:szCs w:val="21"/>
              </w:rPr>
            </w:pPr>
            <w:sdt>
              <w:sdtPr>
                <w:rPr>
                  <w:szCs w:val="21"/>
                </w:rPr>
                <w:id w:val="-502355702"/>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ab/>
              <w:t>ja</w:t>
            </w:r>
          </w:p>
          <w:p w14:paraId="31B1BCC5" w14:textId="77777777" w:rsidR="000277B5" w:rsidRPr="009014DC" w:rsidRDefault="000277B5" w:rsidP="00A14DD2">
            <w:pPr>
              <w:pStyle w:val="LAText"/>
              <w:spacing w:before="0"/>
              <w:ind w:left="459" w:hanging="459"/>
              <w:rPr>
                <w:szCs w:val="21"/>
              </w:rPr>
            </w:pPr>
            <w:sdt>
              <w:sdtPr>
                <w:rPr>
                  <w:szCs w:val="21"/>
                </w:rPr>
                <w:id w:val="1425843065"/>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0277B5" w:rsidRPr="009014DC" w14:paraId="49127851" w14:textId="77777777" w:rsidTr="00A14DD2">
        <w:tc>
          <w:tcPr>
            <w:tcW w:w="1955" w:type="pct"/>
            <w:shd w:val="clear" w:color="auto" w:fill="F2F2F2" w:themeFill="background1" w:themeFillShade="F2"/>
          </w:tcPr>
          <w:p w14:paraId="447D803F" w14:textId="77777777" w:rsidR="000277B5" w:rsidRPr="009014DC" w:rsidRDefault="000277B5" w:rsidP="00A14DD2">
            <w:pPr>
              <w:pStyle w:val="LAText"/>
              <w:rPr>
                <w:szCs w:val="21"/>
              </w:rPr>
            </w:pPr>
            <w:r w:rsidRPr="00356937">
              <w:rPr>
                <w:szCs w:val="21"/>
              </w:rPr>
              <w:t>Die Maßnahme in der Referenz war darauf ausgerichtet, dass die Erwerbsfähigkeit der Leistungsberechtigten erhalten, verbessert oder wiederhergestellt wird.</w:t>
            </w:r>
          </w:p>
        </w:tc>
        <w:tc>
          <w:tcPr>
            <w:tcW w:w="3045" w:type="pct"/>
            <w:shd w:val="clear" w:color="auto" w:fill="F2F2F2" w:themeFill="background1" w:themeFillShade="F2"/>
          </w:tcPr>
          <w:p w14:paraId="1DADC449" w14:textId="77777777" w:rsidR="000277B5" w:rsidRPr="009014DC" w:rsidRDefault="000277B5" w:rsidP="00A14DD2">
            <w:pPr>
              <w:pStyle w:val="LAText"/>
              <w:ind w:left="459" w:hanging="459"/>
              <w:rPr>
                <w:szCs w:val="21"/>
              </w:rPr>
            </w:pPr>
            <w:sdt>
              <w:sdtPr>
                <w:rPr>
                  <w:szCs w:val="21"/>
                </w:rPr>
                <w:id w:val="-1263059220"/>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ab/>
              <w:t>ja</w:t>
            </w:r>
          </w:p>
          <w:p w14:paraId="2E4FDE5E" w14:textId="77777777" w:rsidR="000277B5" w:rsidRPr="009014DC" w:rsidRDefault="000277B5" w:rsidP="00A14DD2">
            <w:pPr>
              <w:pStyle w:val="LAText"/>
              <w:spacing w:before="0"/>
              <w:ind w:left="459" w:hanging="459"/>
              <w:rPr>
                <w:i/>
                <w:szCs w:val="21"/>
              </w:rPr>
            </w:pPr>
            <w:sdt>
              <w:sdtPr>
                <w:rPr>
                  <w:szCs w:val="21"/>
                </w:rPr>
                <w:id w:val="1138842132"/>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0277B5" w:rsidRPr="009014DC" w14:paraId="782C6720" w14:textId="77777777" w:rsidTr="00A14DD2">
        <w:tc>
          <w:tcPr>
            <w:tcW w:w="1955" w:type="pct"/>
            <w:shd w:val="clear" w:color="auto" w:fill="F2F2F2" w:themeFill="background1" w:themeFillShade="F2"/>
          </w:tcPr>
          <w:p w14:paraId="649E8FCB" w14:textId="77777777" w:rsidR="000277B5" w:rsidRPr="00356937" w:rsidRDefault="000277B5" w:rsidP="00A14DD2">
            <w:pPr>
              <w:pStyle w:val="LAText"/>
              <w:rPr>
                <w:szCs w:val="21"/>
              </w:rPr>
            </w:pPr>
            <w:r w:rsidRPr="00356937">
              <w:rPr>
                <w:szCs w:val="21"/>
              </w:rPr>
              <w:t>Die Referenz wurde aus Sicht des Referenzauftraggebers vertragskonform erbracht</w:t>
            </w:r>
            <w:r>
              <w:rPr>
                <w:szCs w:val="21"/>
              </w:rPr>
              <w:t>:</w:t>
            </w:r>
          </w:p>
        </w:tc>
        <w:tc>
          <w:tcPr>
            <w:tcW w:w="3045" w:type="pct"/>
            <w:shd w:val="clear" w:color="auto" w:fill="F2F2F2" w:themeFill="background1" w:themeFillShade="F2"/>
          </w:tcPr>
          <w:p w14:paraId="31FF4CD1" w14:textId="77777777" w:rsidR="000277B5" w:rsidRPr="009014DC" w:rsidRDefault="000277B5" w:rsidP="00A14DD2">
            <w:pPr>
              <w:pStyle w:val="LAText"/>
              <w:ind w:left="459" w:hanging="459"/>
              <w:rPr>
                <w:szCs w:val="21"/>
              </w:rPr>
            </w:pPr>
            <w:sdt>
              <w:sdtPr>
                <w:rPr>
                  <w:szCs w:val="21"/>
                </w:rPr>
                <w:id w:val="154734104"/>
                <w14:checkbox>
                  <w14:checked w14:val="0"/>
                  <w14:checkedState w14:val="2612" w14:font="MS Gothic"/>
                  <w14:uncheckedState w14:val="2610" w14:font="MS Gothic"/>
                </w14:checkbox>
              </w:sdtPr>
              <w:sdtContent>
                <w:r>
                  <w:rPr>
                    <w:rFonts w:ascii="MS Gothic" w:eastAsia="MS Gothic" w:hAnsi="MS Gothic" w:hint="eastAsia"/>
                    <w:szCs w:val="21"/>
                  </w:rPr>
                  <w:t>☐</w:t>
                </w:r>
              </w:sdtContent>
            </w:sdt>
            <w:r w:rsidRPr="009014DC">
              <w:rPr>
                <w:szCs w:val="21"/>
              </w:rPr>
              <w:tab/>
              <w:t>ja</w:t>
            </w:r>
          </w:p>
          <w:p w14:paraId="2A32C13F" w14:textId="77777777" w:rsidR="000277B5" w:rsidRDefault="000277B5" w:rsidP="00A14DD2">
            <w:pPr>
              <w:pStyle w:val="LAText"/>
              <w:ind w:left="459" w:hanging="459"/>
              <w:rPr>
                <w:szCs w:val="21"/>
              </w:rPr>
            </w:pPr>
            <w:sdt>
              <w:sdtPr>
                <w:rPr>
                  <w:szCs w:val="21"/>
                </w:rPr>
                <w:id w:val="-36741523"/>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0277B5" w:rsidRPr="00356937" w14:paraId="0CD900F1" w14:textId="77777777" w:rsidTr="00A14DD2">
        <w:tc>
          <w:tcPr>
            <w:tcW w:w="5000" w:type="pct"/>
            <w:gridSpan w:val="2"/>
            <w:shd w:val="clear" w:color="auto" w:fill="D9D9D9" w:themeFill="background1" w:themeFillShade="D9"/>
          </w:tcPr>
          <w:p w14:paraId="5A7D1D47" w14:textId="77777777" w:rsidR="000277B5" w:rsidRPr="00356937" w:rsidRDefault="000277B5" w:rsidP="00A14DD2">
            <w:pPr>
              <w:pStyle w:val="LAText"/>
              <w:ind w:left="459" w:hanging="459"/>
              <w:rPr>
                <w:b/>
                <w:szCs w:val="21"/>
                <w:highlight w:val="yellow"/>
              </w:rPr>
            </w:pPr>
            <w:r>
              <w:rPr>
                <w:b/>
                <w:szCs w:val="21"/>
              </w:rPr>
              <w:t>Weitere Mindestanforderung</w:t>
            </w:r>
          </w:p>
        </w:tc>
      </w:tr>
      <w:tr w:rsidR="000277B5" w:rsidRPr="009014DC" w14:paraId="0E65B152" w14:textId="77777777" w:rsidTr="00A14DD2">
        <w:tc>
          <w:tcPr>
            <w:tcW w:w="1955" w:type="pct"/>
            <w:shd w:val="clear" w:color="auto" w:fill="F2F2F2" w:themeFill="background1" w:themeFillShade="F2"/>
          </w:tcPr>
          <w:p w14:paraId="7C05D059" w14:textId="77777777" w:rsidR="000277B5" w:rsidRDefault="000277B5" w:rsidP="00A14DD2">
            <w:pPr>
              <w:pStyle w:val="LAText1"/>
              <w:ind w:left="0"/>
            </w:pPr>
            <w:r>
              <w:t xml:space="preserve">Gleichzeitig, d.h. während des gesamten Leistungszeitraums der Referenz wurden mindestens 40 Teilnehmende parallel individuell betreut. </w:t>
            </w:r>
          </w:p>
          <w:p w14:paraId="0616EC62" w14:textId="77777777" w:rsidR="000277B5" w:rsidRDefault="000277B5" w:rsidP="00A14DD2">
            <w:pPr>
              <w:pStyle w:val="LAText1"/>
              <w:ind w:left="0"/>
            </w:pPr>
            <w:r>
              <w:t xml:space="preserve">Diese Anforderung kann das eignungsverleihende Unternehmen entweder durch die eingereichten geeigneten Referenzen zum SGB II erreichen. Das eignungsverleihende Unternehmen kann ergänzend jedoch auch Referenzen aus anderen Sozialgesetzbüchern heranziehen, sofern diese gleichzeitig zu der eingereichten geeigneten Referenz nach SGB II erbracht </w:t>
            </w:r>
            <w:r>
              <w:lastRenderedPageBreak/>
              <w:t>wurden und zumindest die nachfolgende Voraussetzung erfüllen:</w:t>
            </w:r>
          </w:p>
          <w:p w14:paraId="38771D6E" w14:textId="77777777" w:rsidR="000277B5" w:rsidRPr="009014DC" w:rsidRDefault="000277B5" w:rsidP="00A14DD2">
            <w:pPr>
              <w:pStyle w:val="LAText"/>
              <w:rPr>
                <w:szCs w:val="21"/>
              </w:rPr>
            </w:pPr>
            <w:r w:rsidRPr="006734FE">
              <w:fldChar w:fldCharType="begin"/>
            </w:r>
            <w:r w:rsidRPr="006734FE">
              <w:instrText>LL_ID:hqgvg8mDWq6t47yRX</w:instrText>
            </w:r>
            <w:r w:rsidRPr="006734FE">
              <w:fldChar w:fldCharType="separate"/>
            </w:r>
            <w:r w:rsidRPr="006734FE">
              <w:fldChar w:fldCharType="end"/>
            </w:r>
            <w:r w:rsidRPr="006734FE">
              <w:t xml:space="preserve">Gegenstand der Referenz sind individuelle betreuende Maßnahmen </w:t>
            </w:r>
            <w:r>
              <w:t>für Leistungsberechtigte</w:t>
            </w:r>
            <w:r w:rsidRPr="006734FE">
              <w:t xml:space="preserve"> aus dem Rechtskreis de</w:t>
            </w:r>
            <w:r>
              <w:t>r Sozialgesetzbücher</w:t>
            </w:r>
            <w:r w:rsidRPr="006734FE">
              <w:t>.</w:t>
            </w:r>
            <w:r>
              <w:t xml:space="preserve"> Individuell betreuende Maßnahmen sind solche Maßnahmen, die eine auf die individuelle Person und deren Situation zentrierte Betreuung vorsehen</w:t>
            </w:r>
          </w:p>
        </w:tc>
        <w:tc>
          <w:tcPr>
            <w:tcW w:w="3045" w:type="pct"/>
            <w:shd w:val="clear" w:color="auto" w:fill="F2F2F2" w:themeFill="background1" w:themeFillShade="F2"/>
          </w:tcPr>
          <w:p w14:paraId="4CB0D6C8" w14:textId="77777777" w:rsidR="000277B5" w:rsidRDefault="000277B5" w:rsidP="00A14DD2">
            <w:pPr>
              <w:pStyle w:val="LAText"/>
              <w:ind w:left="459" w:hanging="459"/>
              <w:rPr>
                <w:szCs w:val="21"/>
              </w:rPr>
            </w:pPr>
            <w:sdt>
              <w:sdtPr>
                <w:rPr>
                  <w:szCs w:val="21"/>
                </w:rPr>
                <w:id w:val="-722591442"/>
                <w14:checkbox>
                  <w14:checked w14:val="0"/>
                  <w14:checkedState w14:val="2612" w14:font="MS Gothic"/>
                  <w14:uncheckedState w14:val="2610" w14:font="MS Gothic"/>
                </w14:checkbox>
              </w:sdtPr>
              <w:sdtContent>
                <w:r>
                  <w:rPr>
                    <w:rFonts w:ascii="MS Gothic" w:eastAsia="MS Gothic" w:hAnsi="MS Gothic" w:hint="eastAsia"/>
                    <w:szCs w:val="21"/>
                  </w:rPr>
                  <w:t>☐</w:t>
                </w:r>
              </w:sdtContent>
            </w:sdt>
            <w:r w:rsidRPr="00356937">
              <w:rPr>
                <w:szCs w:val="21"/>
              </w:rPr>
              <w:tab/>
              <w:t>ja</w:t>
            </w:r>
          </w:p>
          <w:p w14:paraId="372C9DFC" w14:textId="77777777" w:rsidR="000277B5" w:rsidRPr="00452B68" w:rsidRDefault="000277B5" w:rsidP="00A14DD2">
            <w:pPr>
              <w:pStyle w:val="LAText"/>
              <w:rPr>
                <w:i/>
                <w:szCs w:val="21"/>
              </w:rPr>
            </w:pPr>
            <w:r w:rsidRPr="00452B68">
              <w:rPr>
                <w:i/>
                <w:szCs w:val="21"/>
              </w:rPr>
              <w:t>Falls d</w:t>
            </w:r>
            <w:r>
              <w:rPr>
                <w:i/>
                <w:szCs w:val="21"/>
              </w:rPr>
              <w:t xml:space="preserve">as eignungsverleihende Unternehmen </w:t>
            </w:r>
            <w:r w:rsidRPr="00452B68">
              <w:rPr>
                <w:i/>
                <w:szCs w:val="21"/>
              </w:rPr>
              <w:t xml:space="preserve">„ja“ </w:t>
            </w:r>
            <w:r>
              <w:rPr>
                <w:i/>
                <w:szCs w:val="21"/>
              </w:rPr>
              <w:t>ankreuzt</w:t>
            </w:r>
            <w:r w:rsidRPr="00452B68">
              <w:rPr>
                <w:i/>
                <w:szCs w:val="21"/>
              </w:rPr>
              <w:t>, hat e</w:t>
            </w:r>
            <w:r>
              <w:rPr>
                <w:i/>
                <w:szCs w:val="21"/>
              </w:rPr>
              <w:t>s</w:t>
            </w:r>
            <w:r w:rsidRPr="00452B68">
              <w:rPr>
                <w:i/>
                <w:szCs w:val="21"/>
              </w:rPr>
              <w:t xml:space="preserve"> </w:t>
            </w:r>
            <w:r>
              <w:rPr>
                <w:i/>
                <w:szCs w:val="21"/>
              </w:rPr>
              <w:t>die folgenden Angaben zu machen</w:t>
            </w:r>
            <w:r w:rsidRPr="00452B68">
              <w:rPr>
                <w:i/>
                <w:szCs w:val="21"/>
              </w:rPr>
              <w:t>:</w:t>
            </w:r>
          </w:p>
          <w:p w14:paraId="45B59288" w14:textId="77777777" w:rsidR="000277B5" w:rsidRDefault="000277B5" w:rsidP="00A14DD2">
            <w:pPr>
              <w:pStyle w:val="LAAufz1"/>
              <w:numPr>
                <w:ilvl w:val="0"/>
                <w:numId w:val="26"/>
              </w:numPr>
              <w:ind w:left="314" w:hanging="283"/>
            </w:pPr>
            <w:r>
              <w:t xml:space="preserve">Anzahl der individuell betreuten Teilnehmenden in dieser Referenz: </w:t>
            </w: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r>
              <w:t xml:space="preserve"> </w:t>
            </w:r>
          </w:p>
          <w:p w14:paraId="61C337E8" w14:textId="77777777" w:rsidR="000277B5" w:rsidRDefault="000277B5" w:rsidP="00A14DD2">
            <w:pPr>
              <w:pStyle w:val="LAAufz1"/>
              <w:numPr>
                <w:ilvl w:val="0"/>
                <w:numId w:val="26"/>
              </w:numPr>
              <w:ind w:left="314" w:hanging="283"/>
            </w:pPr>
            <w:r>
              <w:t xml:space="preserve">Angaben zu weiteren Referenzen mit Anzahl der Teilnehmenden die dabei gleichzeitig, d.h. während des gesamten Leistungszeitraums dieser Referenz parallel, individuell betreut wurden: </w:t>
            </w:r>
          </w:p>
          <w:tbl>
            <w:tblPr>
              <w:tblStyle w:val="Tabellenraster"/>
              <w:tblW w:w="0" w:type="auto"/>
              <w:tblInd w:w="314" w:type="dxa"/>
              <w:tblLook w:val="04A0" w:firstRow="1" w:lastRow="0" w:firstColumn="1" w:lastColumn="0" w:noHBand="0" w:noVBand="1"/>
            </w:tblPr>
            <w:tblGrid>
              <w:gridCol w:w="1578"/>
              <w:gridCol w:w="3403"/>
            </w:tblGrid>
            <w:tr w:rsidR="000277B5" w14:paraId="1526709A" w14:textId="77777777" w:rsidTr="00A14DD2">
              <w:tc>
                <w:tcPr>
                  <w:tcW w:w="1578" w:type="dxa"/>
                </w:tcPr>
                <w:p w14:paraId="1944AA95" w14:textId="77777777" w:rsidR="000277B5" w:rsidRDefault="000277B5" w:rsidP="00A14DD2">
                  <w:pPr>
                    <w:pStyle w:val="LAAufz1"/>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7A50CDCC" w14:textId="77777777" w:rsidR="000277B5" w:rsidRDefault="000277B5" w:rsidP="00A14DD2">
                  <w:pPr>
                    <w:pStyle w:val="LAAufz1"/>
                  </w:pPr>
                </w:p>
              </w:tc>
              <w:tc>
                <w:tcPr>
                  <w:tcW w:w="3403" w:type="dxa"/>
                </w:tcPr>
                <w:p w14:paraId="08F409BE" w14:textId="77777777" w:rsidR="000277B5" w:rsidRDefault="000277B5" w:rsidP="00A14DD2">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 xml:space="preserve">Entweder (1) Nennung der Tabellen-Nr. der angegebenen Referenz aus SGB II oder (2) Beschreibung der weiteren </w:t>
                  </w:r>
                  <w:r>
                    <w:rPr>
                      <w:noProof/>
                    </w:rPr>
                    <w:lastRenderedPageBreak/>
                    <w:t>Referenz(en) unter Nennung des Rechtskreis nach SGB</w:t>
                  </w:r>
                  <w:r>
                    <w:fldChar w:fldCharType="end"/>
                  </w:r>
                </w:p>
              </w:tc>
            </w:tr>
            <w:tr w:rsidR="000277B5" w14:paraId="7CDA3FA3" w14:textId="77777777" w:rsidTr="00A14DD2">
              <w:tc>
                <w:tcPr>
                  <w:tcW w:w="1578" w:type="dxa"/>
                </w:tcPr>
                <w:p w14:paraId="7EBA8EB8" w14:textId="77777777" w:rsidR="000277B5" w:rsidRDefault="000277B5" w:rsidP="00A14DD2">
                  <w:pPr>
                    <w:pStyle w:val="LAAufz1"/>
                    <w:ind w:left="31"/>
                  </w:pPr>
                  <w:r>
                    <w:lastRenderedPageBreak/>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560233AF" w14:textId="77777777" w:rsidR="000277B5" w:rsidRDefault="000277B5" w:rsidP="00A14DD2">
                  <w:pPr>
                    <w:pStyle w:val="LAAufz1"/>
                  </w:pPr>
                </w:p>
              </w:tc>
              <w:tc>
                <w:tcPr>
                  <w:tcW w:w="3403" w:type="dxa"/>
                </w:tcPr>
                <w:p w14:paraId="2D85B0BE" w14:textId="77777777" w:rsidR="000277B5" w:rsidRDefault="000277B5" w:rsidP="00A14DD2">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0277B5" w14:paraId="32CE0D26" w14:textId="77777777" w:rsidTr="00A14DD2">
              <w:tc>
                <w:tcPr>
                  <w:tcW w:w="1578" w:type="dxa"/>
                </w:tcPr>
                <w:p w14:paraId="5BC84F84" w14:textId="77777777" w:rsidR="000277B5" w:rsidRDefault="000277B5" w:rsidP="00A14DD2">
                  <w:pPr>
                    <w:pStyle w:val="LAAufz1"/>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2E9F6C2C" w14:textId="77777777" w:rsidR="000277B5" w:rsidRDefault="000277B5" w:rsidP="00A14DD2">
                  <w:pPr>
                    <w:pStyle w:val="LAAufz1"/>
                  </w:pPr>
                </w:p>
              </w:tc>
              <w:tc>
                <w:tcPr>
                  <w:tcW w:w="3403" w:type="dxa"/>
                </w:tcPr>
                <w:p w14:paraId="35059912" w14:textId="77777777" w:rsidR="000277B5" w:rsidRDefault="000277B5" w:rsidP="00A14DD2">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0277B5" w14:paraId="01087044" w14:textId="77777777" w:rsidTr="00A14DD2">
              <w:tc>
                <w:tcPr>
                  <w:tcW w:w="1578" w:type="dxa"/>
                </w:tcPr>
                <w:p w14:paraId="25DB3AD4" w14:textId="77777777" w:rsidR="000277B5" w:rsidRDefault="000277B5" w:rsidP="00A14DD2">
                  <w:pPr>
                    <w:pStyle w:val="LAAufz1"/>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666CB08E" w14:textId="77777777" w:rsidR="000277B5" w:rsidRDefault="000277B5" w:rsidP="00A14DD2">
                  <w:pPr>
                    <w:pStyle w:val="LAAufz1"/>
                  </w:pPr>
                </w:p>
              </w:tc>
              <w:tc>
                <w:tcPr>
                  <w:tcW w:w="3403" w:type="dxa"/>
                </w:tcPr>
                <w:p w14:paraId="72BE13BF" w14:textId="77777777" w:rsidR="000277B5" w:rsidRDefault="000277B5" w:rsidP="00A14DD2">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bl>
          <w:p w14:paraId="3BC78724" w14:textId="77777777" w:rsidR="000277B5" w:rsidRDefault="000277B5" w:rsidP="00A14DD2">
            <w:pPr>
              <w:pStyle w:val="LAText"/>
              <w:spacing w:before="0"/>
              <w:ind w:left="459" w:hanging="459"/>
              <w:rPr>
                <w:szCs w:val="21"/>
              </w:rPr>
            </w:pPr>
          </w:p>
          <w:p w14:paraId="709850E2" w14:textId="77777777" w:rsidR="000277B5" w:rsidRPr="00AC6EC3" w:rsidRDefault="000277B5" w:rsidP="00A14DD2">
            <w:pPr>
              <w:pStyle w:val="LAText"/>
              <w:spacing w:before="0"/>
              <w:rPr>
                <w:i/>
                <w:szCs w:val="21"/>
              </w:rPr>
            </w:pPr>
            <w:r>
              <w:rPr>
                <w:i/>
                <w:szCs w:val="21"/>
              </w:rPr>
              <w:t xml:space="preserve">Wird die Erfüllung der Mindestanforderung anhand der Angaben des eignungsverleihenden Unternehmens nicht nachgewiesen, kann die Referenz nicht berücksichtigt werden. </w:t>
            </w:r>
          </w:p>
          <w:p w14:paraId="1E63ED7B" w14:textId="77777777" w:rsidR="000277B5" w:rsidRDefault="000277B5" w:rsidP="00A14DD2">
            <w:pPr>
              <w:pStyle w:val="LAText"/>
              <w:spacing w:before="0"/>
              <w:ind w:left="459" w:hanging="459"/>
              <w:rPr>
                <w:szCs w:val="21"/>
              </w:rPr>
            </w:pPr>
          </w:p>
          <w:p w14:paraId="7A9A596D" w14:textId="77777777" w:rsidR="000277B5" w:rsidRPr="009014DC" w:rsidRDefault="000277B5" w:rsidP="00A14DD2">
            <w:pPr>
              <w:pStyle w:val="LAText"/>
              <w:spacing w:before="0"/>
              <w:ind w:left="459" w:hanging="459"/>
              <w:rPr>
                <w:szCs w:val="21"/>
                <w:highlight w:val="yellow"/>
              </w:rPr>
            </w:pPr>
            <w:sdt>
              <w:sdtPr>
                <w:rPr>
                  <w:szCs w:val="21"/>
                </w:rPr>
                <w:id w:val="880060917"/>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nein (</w:t>
            </w:r>
            <w:r w:rsidRPr="00356937">
              <w:rPr>
                <w:i/>
                <w:szCs w:val="21"/>
              </w:rPr>
              <w:t>in diesem Fall kann die Referenz nicht berücksichtigt werden</w:t>
            </w:r>
            <w:r w:rsidRPr="00356937">
              <w:rPr>
                <w:szCs w:val="21"/>
              </w:rPr>
              <w:t>)</w:t>
            </w:r>
          </w:p>
        </w:tc>
      </w:tr>
    </w:tbl>
    <w:p w14:paraId="402A76CF" w14:textId="77777777" w:rsidR="000277B5" w:rsidRPr="000277B5" w:rsidRDefault="000277B5" w:rsidP="000277B5">
      <w:pPr>
        <w:pStyle w:val="LAText2"/>
      </w:pPr>
    </w:p>
    <w:p w14:paraId="0874CC50" w14:textId="77777777" w:rsidR="000277B5" w:rsidRDefault="000277B5">
      <w:pPr>
        <w:spacing w:after="160" w:line="259" w:lineRule="auto"/>
        <w:rPr>
          <w:rFonts w:eastAsia="Times New Roman" w:cs="Times New Roman"/>
          <w:b/>
          <w:bCs/>
          <w:szCs w:val="21"/>
          <w:lang w:eastAsia="de-DE"/>
        </w:rPr>
      </w:pPr>
      <w:r>
        <w:rPr>
          <w:szCs w:val="21"/>
        </w:rPr>
        <w:br w:type="page"/>
      </w:r>
    </w:p>
    <w:p w14:paraId="63C8155F" w14:textId="6A0CCF2C" w:rsidR="0083068D" w:rsidRDefault="0083068D" w:rsidP="0083068D">
      <w:pPr>
        <w:pStyle w:val="LAEbene4"/>
        <w:numPr>
          <w:ilvl w:val="0"/>
          <w:numId w:val="0"/>
        </w:numPr>
        <w:ind w:left="1134" w:hanging="567"/>
        <w:rPr>
          <w:szCs w:val="21"/>
        </w:rPr>
      </w:pPr>
      <w:r w:rsidRPr="00FF7683">
        <w:rPr>
          <w:szCs w:val="21"/>
        </w:rPr>
        <w:lastRenderedPageBreak/>
        <w:t xml:space="preserve">Referenz </w:t>
      </w:r>
      <w:r>
        <w:rPr>
          <w:szCs w:val="21"/>
        </w:rPr>
        <w:t>Nr. 4</w:t>
      </w:r>
      <w:r w:rsidRPr="00FF7683">
        <w:rPr>
          <w:szCs w:val="21"/>
        </w:rPr>
        <w:t xml:space="preserve"> </w:t>
      </w:r>
    </w:p>
    <w:p w14:paraId="3C2887F8" w14:textId="77777777" w:rsidR="000277B5" w:rsidRPr="00FF7683" w:rsidRDefault="000277B5" w:rsidP="000277B5">
      <w:pPr>
        <w:pStyle w:val="LAEbene4"/>
        <w:numPr>
          <w:ilvl w:val="0"/>
          <w:numId w:val="0"/>
        </w:numPr>
        <w:ind w:left="1134" w:hanging="567"/>
        <w:outlineLvl w:val="9"/>
        <w:rPr>
          <w:szCs w:val="21"/>
        </w:rPr>
      </w:pPr>
    </w:p>
    <w:tbl>
      <w:tblPr>
        <w:tblW w:w="5000" w:type="pct"/>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828"/>
        <w:gridCol w:w="5238"/>
      </w:tblGrid>
      <w:tr w:rsidR="000277B5" w:rsidRPr="009014DC" w14:paraId="47FA67A1" w14:textId="77777777" w:rsidTr="00A14DD2">
        <w:tc>
          <w:tcPr>
            <w:tcW w:w="5000" w:type="pct"/>
            <w:gridSpan w:val="2"/>
            <w:shd w:val="clear" w:color="auto" w:fill="D9D9D9" w:themeFill="background1" w:themeFillShade="D9"/>
          </w:tcPr>
          <w:p w14:paraId="79F5062A" w14:textId="085D3410" w:rsidR="000277B5" w:rsidRPr="009014DC" w:rsidRDefault="000277B5" w:rsidP="00A14DD2">
            <w:pPr>
              <w:pStyle w:val="LAText"/>
              <w:rPr>
                <w:b/>
                <w:szCs w:val="21"/>
              </w:rPr>
            </w:pPr>
            <w:r w:rsidRPr="009014DC">
              <w:rPr>
                <w:b/>
                <w:szCs w:val="21"/>
              </w:rPr>
              <w:t xml:space="preserve">Referenz Nr. </w:t>
            </w:r>
            <w:r>
              <w:rPr>
                <w:b/>
                <w:szCs w:val="21"/>
              </w:rPr>
              <w:t>4</w:t>
            </w:r>
          </w:p>
        </w:tc>
      </w:tr>
      <w:tr w:rsidR="000277B5" w:rsidRPr="009014DC" w14:paraId="336822BB" w14:textId="77777777" w:rsidTr="00A14DD2">
        <w:trPr>
          <w:trHeight w:val="881"/>
        </w:trPr>
        <w:tc>
          <w:tcPr>
            <w:tcW w:w="2111" w:type="pct"/>
            <w:shd w:val="clear" w:color="auto" w:fill="F2F2F2" w:themeFill="background1" w:themeFillShade="F2"/>
          </w:tcPr>
          <w:p w14:paraId="6C665464" w14:textId="77777777" w:rsidR="000277B5" w:rsidRPr="009014DC" w:rsidRDefault="000277B5" w:rsidP="00A14DD2">
            <w:pPr>
              <w:pStyle w:val="LAText"/>
              <w:rPr>
                <w:szCs w:val="21"/>
              </w:rPr>
            </w:pPr>
            <w:r w:rsidRPr="009014DC">
              <w:rPr>
                <w:szCs w:val="21"/>
              </w:rPr>
              <w:t>Rolle des Referenznehmers in der Referenz:</w:t>
            </w:r>
          </w:p>
        </w:tc>
        <w:tc>
          <w:tcPr>
            <w:tcW w:w="2889" w:type="pct"/>
            <w:shd w:val="clear" w:color="auto" w:fill="F2F2F2" w:themeFill="background1" w:themeFillShade="F2"/>
          </w:tcPr>
          <w:p w14:paraId="2CC0766B" w14:textId="77777777" w:rsidR="000277B5" w:rsidRPr="009014DC" w:rsidRDefault="000277B5" w:rsidP="00A14DD2">
            <w:pPr>
              <w:spacing w:line="312" w:lineRule="auto"/>
              <w:rPr>
                <w:szCs w:val="21"/>
              </w:rPr>
            </w:pPr>
            <w:sdt>
              <w:sdtPr>
                <w:rPr>
                  <w:szCs w:val="21"/>
                </w:rPr>
                <w:id w:val="1383517621"/>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 xml:space="preserve"> Auftragnehmer</w:t>
            </w:r>
          </w:p>
          <w:p w14:paraId="6E8BA489" w14:textId="77777777" w:rsidR="000277B5" w:rsidRPr="009014DC" w:rsidRDefault="000277B5" w:rsidP="00A14DD2">
            <w:pPr>
              <w:spacing w:line="312" w:lineRule="auto"/>
              <w:rPr>
                <w:szCs w:val="21"/>
              </w:rPr>
            </w:pPr>
            <w:sdt>
              <w:sdtPr>
                <w:rPr>
                  <w:szCs w:val="21"/>
                </w:rPr>
                <w:id w:val="-22948623"/>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Mitglied einer Bietergemeinschaft </w:t>
            </w:r>
          </w:p>
          <w:p w14:paraId="7E340869" w14:textId="77777777" w:rsidR="000277B5" w:rsidRPr="009014DC" w:rsidRDefault="000277B5" w:rsidP="00A14DD2">
            <w:pPr>
              <w:spacing w:line="312" w:lineRule="auto"/>
              <w:rPr>
                <w:szCs w:val="21"/>
              </w:rPr>
            </w:pPr>
            <w:sdt>
              <w:sdtPr>
                <w:rPr>
                  <w:szCs w:val="21"/>
                </w:rPr>
                <w:id w:val="-2008590304"/>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Unterauftragnehmer </w:t>
            </w:r>
          </w:p>
          <w:p w14:paraId="2D33B309" w14:textId="77777777" w:rsidR="000277B5" w:rsidRPr="009014DC" w:rsidRDefault="000277B5" w:rsidP="00A14DD2">
            <w:pPr>
              <w:pStyle w:val="LAText"/>
              <w:spacing w:before="0"/>
              <w:rPr>
                <w:szCs w:val="21"/>
              </w:rPr>
            </w:pPr>
            <w:sdt>
              <w:sdtPr>
                <w:rPr>
                  <w:szCs w:val="21"/>
                </w:rPr>
                <w:id w:val="561374165"/>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Sonstiges (Angabe der Rolle des Referenznehmers: </w:t>
            </w:r>
            <w:r w:rsidRPr="009014DC">
              <w:rPr>
                <w:i/>
                <w:noProof/>
                <w:szCs w:val="21"/>
              </w:rPr>
              <w:fldChar w:fldCharType="begin">
                <w:ffData>
                  <w:name w:val=""/>
                  <w:enabled/>
                  <w:calcOnExit/>
                  <w:textInput>
                    <w:default w:val="Rolle des Referenznehmers"/>
                  </w:textInput>
                </w:ffData>
              </w:fldChar>
            </w:r>
            <w:r w:rsidRPr="009014DC">
              <w:rPr>
                <w:i/>
                <w:noProof/>
                <w:szCs w:val="21"/>
              </w:rPr>
              <w:instrText xml:space="preserve"> FORMTEXT </w:instrText>
            </w:r>
            <w:r w:rsidRPr="009014DC">
              <w:rPr>
                <w:i/>
                <w:noProof/>
                <w:szCs w:val="21"/>
              </w:rPr>
            </w:r>
            <w:r w:rsidRPr="009014DC">
              <w:rPr>
                <w:i/>
                <w:noProof/>
                <w:szCs w:val="21"/>
              </w:rPr>
              <w:fldChar w:fldCharType="separate"/>
            </w:r>
            <w:r w:rsidRPr="009014DC">
              <w:rPr>
                <w:i/>
                <w:noProof/>
                <w:szCs w:val="21"/>
              </w:rPr>
              <w:t>Rolle des Referenznehmers</w:t>
            </w:r>
            <w:r w:rsidRPr="009014DC">
              <w:rPr>
                <w:i/>
                <w:noProof/>
                <w:szCs w:val="21"/>
              </w:rPr>
              <w:fldChar w:fldCharType="end"/>
            </w:r>
            <w:r w:rsidRPr="009014DC">
              <w:rPr>
                <w:i/>
                <w:noProof/>
                <w:szCs w:val="21"/>
              </w:rPr>
              <w:t>)</w:t>
            </w:r>
          </w:p>
        </w:tc>
      </w:tr>
      <w:tr w:rsidR="000277B5" w:rsidRPr="009014DC" w14:paraId="5DECC631" w14:textId="77777777" w:rsidTr="00A14DD2">
        <w:trPr>
          <w:trHeight w:val="881"/>
        </w:trPr>
        <w:tc>
          <w:tcPr>
            <w:tcW w:w="2111" w:type="pct"/>
            <w:shd w:val="clear" w:color="auto" w:fill="F2F2F2" w:themeFill="background1" w:themeFillShade="F2"/>
          </w:tcPr>
          <w:p w14:paraId="3D093E32" w14:textId="77777777" w:rsidR="000277B5" w:rsidRPr="009014DC" w:rsidRDefault="000277B5" w:rsidP="00A14DD2">
            <w:pPr>
              <w:pStyle w:val="LAText"/>
              <w:rPr>
                <w:szCs w:val="21"/>
              </w:rPr>
            </w:pPr>
            <w:r w:rsidRPr="009014DC">
              <w:rPr>
                <w:szCs w:val="21"/>
              </w:rPr>
              <w:t>Beschreibung de</w:t>
            </w:r>
            <w:r>
              <w:rPr>
                <w:szCs w:val="21"/>
              </w:rPr>
              <w:t>r</w:t>
            </w:r>
            <w:r w:rsidRPr="009014DC">
              <w:rPr>
                <w:szCs w:val="21"/>
              </w:rPr>
              <w:t xml:space="preserve"> Referenz:</w:t>
            </w:r>
          </w:p>
        </w:tc>
        <w:tc>
          <w:tcPr>
            <w:tcW w:w="2889" w:type="pct"/>
            <w:shd w:val="clear" w:color="auto" w:fill="F2F2F2" w:themeFill="background1" w:themeFillShade="F2"/>
          </w:tcPr>
          <w:p w14:paraId="26A3CAF9" w14:textId="77777777" w:rsidR="000277B5" w:rsidRPr="009014DC" w:rsidRDefault="000277B5" w:rsidP="00A14DD2">
            <w:pPr>
              <w:spacing w:before="240" w:line="312" w:lineRule="auto"/>
              <w:rPr>
                <w:i/>
                <w:szCs w:val="21"/>
              </w:rPr>
            </w:pPr>
            <w:r>
              <w:rPr>
                <w:i/>
                <w:szCs w:val="21"/>
              </w:rPr>
              <w:fldChar w:fldCharType="begin">
                <w:ffData>
                  <w:name w:val=""/>
                  <w:enabled/>
                  <w:calcOnExit/>
                  <w:textInput>
                    <w:default w:val="Beschreibung der Referenz"/>
                  </w:textInput>
                </w:ffData>
              </w:fldChar>
            </w:r>
            <w:r>
              <w:rPr>
                <w:i/>
                <w:szCs w:val="21"/>
              </w:rPr>
              <w:instrText xml:space="preserve"> FORMTEXT </w:instrText>
            </w:r>
            <w:r>
              <w:rPr>
                <w:i/>
                <w:szCs w:val="21"/>
              </w:rPr>
            </w:r>
            <w:r>
              <w:rPr>
                <w:i/>
                <w:szCs w:val="21"/>
              </w:rPr>
              <w:fldChar w:fldCharType="separate"/>
            </w:r>
            <w:r>
              <w:rPr>
                <w:i/>
                <w:noProof/>
                <w:szCs w:val="21"/>
              </w:rPr>
              <w:t>Beschreibung der Referenz</w:t>
            </w:r>
            <w:r>
              <w:rPr>
                <w:i/>
                <w:szCs w:val="21"/>
              </w:rPr>
              <w:fldChar w:fldCharType="end"/>
            </w:r>
          </w:p>
          <w:p w14:paraId="74AE7EE2" w14:textId="77777777" w:rsidR="000277B5" w:rsidRPr="009014DC" w:rsidRDefault="000277B5" w:rsidP="00A14DD2">
            <w:pPr>
              <w:spacing w:line="312" w:lineRule="auto"/>
              <w:rPr>
                <w:i/>
                <w:szCs w:val="21"/>
              </w:rPr>
            </w:pPr>
          </w:p>
          <w:p w14:paraId="6546886E" w14:textId="77777777" w:rsidR="000277B5" w:rsidRPr="009014DC" w:rsidRDefault="000277B5" w:rsidP="00A14DD2">
            <w:pPr>
              <w:pStyle w:val="LAText"/>
              <w:rPr>
                <w:i/>
                <w:szCs w:val="21"/>
              </w:rPr>
            </w:pPr>
          </w:p>
        </w:tc>
      </w:tr>
      <w:tr w:rsidR="000277B5" w:rsidRPr="009014DC" w14:paraId="1D6F2F51" w14:textId="77777777" w:rsidTr="00A14DD2">
        <w:trPr>
          <w:trHeight w:val="690"/>
        </w:trPr>
        <w:tc>
          <w:tcPr>
            <w:tcW w:w="2111" w:type="pct"/>
            <w:shd w:val="clear" w:color="auto" w:fill="F2F2F2" w:themeFill="background1" w:themeFillShade="F2"/>
          </w:tcPr>
          <w:p w14:paraId="5F7C24A9" w14:textId="77777777" w:rsidR="000277B5" w:rsidRPr="009014DC" w:rsidRDefault="000277B5" w:rsidP="00A14DD2">
            <w:pPr>
              <w:pStyle w:val="LAText"/>
              <w:rPr>
                <w:szCs w:val="21"/>
              </w:rPr>
            </w:pPr>
            <w:r w:rsidRPr="009014DC">
              <w:rPr>
                <w:szCs w:val="21"/>
              </w:rPr>
              <w:t>Auftragswert in EUR netto:</w:t>
            </w:r>
          </w:p>
        </w:tc>
        <w:tc>
          <w:tcPr>
            <w:tcW w:w="2889" w:type="pct"/>
            <w:shd w:val="clear" w:color="auto" w:fill="F2F2F2" w:themeFill="background1" w:themeFillShade="F2"/>
          </w:tcPr>
          <w:p w14:paraId="38973F96" w14:textId="77777777" w:rsidR="000277B5" w:rsidRPr="009014DC" w:rsidRDefault="000277B5" w:rsidP="00A14DD2">
            <w:pPr>
              <w:pStyle w:val="LAText"/>
              <w:rPr>
                <w:i/>
                <w:szCs w:val="21"/>
              </w:rPr>
            </w:pPr>
            <w:r w:rsidRPr="009014DC">
              <w:rPr>
                <w:i/>
                <w:szCs w:val="21"/>
              </w:rPr>
              <w:fldChar w:fldCharType="begin">
                <w:ffData>
                  <w:name w:val=""/>
                  <w:enabled/>
                  <w:calcOnExit/>
                  <w:textInput>
                    <w:default w:val="Wert des Auftrag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Wert des Auftrags</w:t>
            </w:r>
            <w:r w:rsidRPr="009014DC">
              <w:rPr>
                <w:i/>
                <w:szCs w:val="21"/>
              </w:rPr>
              <w:fldChar w:fldCharType="end"/>
            </w:r>
            <w:r w:rsidRPr="009014DC">
              <w:rPr>
                <w:i/>
                <w:szCs w:val="21"/>
              </w:rPr>
              <w:t xml:space="preserve"> EUR netto</w:t>
            </w:r>
          </w:p>
        </w:tc>
      </w:tr>
      <w:tr w:rsidR="000277B5" w:rsidRPr="009014DC" w14:paraId="37FCA3B6" w14:textId="77777777" w:rsidTr="00A14DD2">
        <w:trPr>
          <w:trHeight w:val="690"/>
        </w:trPr>
        <w:tc>
          <w:tcPr>
            <w:tcW w:w="2111" w:type="pct"/>
            <w:shd w:val="clear" w:color="auto" w:fill="F2F2F2" w:themeFill="background1" w:themeFillShade="F2"/>
          </w:tcPr>
          <w:p w14:paraId="4D76F763" w14:textId="77777777" w:rsidR="000277B5" w:rsidRPr="009014DC" w:rsidRDefault="000277B5" w:rsidP="00A14DD2">
            <w:pPr>
              <w:pStyle w:val="LAText"/>
              <w:rPr>
                <w:szCs w:val="21"/>
              </w:rPr>
            </w:pPr>
            <w:r w:rsidRPr="009014DC">
              <w:rPr>
                <w:szCs w:val="21"/>
              </w:rPr>
              <w:t xml:space="preserve">Erbringungszeitraum (Zeitraum der Leistungserbringung); sofern die Referenz zum Zeitpunkt der Einreichung des Angebots noch nicht beendet ist, ist in der Zeile </w:t>
            </w:r>
            <w:r w:rsidRPr="009014DC">
              <w:rPr>
                <w:i/>
                <w:iCs/>
                <w:szCs w:val="21"/>
              </w:rPr>
              <w:t>„Ende: Monat / Jahr oder laufend“</w:t>
            </w:r>
            <w:r w:rsidRPr="009014DC">
              <w:rPr>
                <w:szCs w:val="21"/>
              </w:rPr>
              <w:t xml:space="preserve"> „laufend“ anzugeben:</w:t>
            </w:r>
          </w:p>
        </w:tc>
        <w:tc>
          <w:tcPr>
            <w:tcW w:w="2889" w:type="pct"/>
            <w:shd w:val="clear" w:color="auto" w:fill="F2F2F2" w:themeFill="background1" w:themeFillShade="F2"/>
          </w:tcPr>
          <w:p w14:paraId="67FD7D4F" w14:textId="77777777" w:rsidR="000277B5" w:rsidRPr="009014DC" w:rsidRDefault="000277B5" w:rsidP="00A14DD2">
            <w:pPr>
              <w:pStyle w:val="LAText"/>
              <w:rPr>
                <w:i/>
                <w:szCs w:val="21"/>
              </w:rPr>
            </w:pPr>
            <w:r w:rsidRPr="009014DC">
              <w:rPr>
                <w:szCs w:val="21"/>
              </w:rPr>
              <w:t>Beginn:</w:t>
            </w:r>
            <w:r w:rsidRPr="009014DC">
              <w:rPr>
                <w:i/>
                <w:szCs w:val="21"/>
              </w:rPr>
              <w:t xml:space="preserve"> </w:t>
            </w:r>
            <w:r w:rsidRPr="009014DC">
              <w:rPr>
                <w:i/>
                <w:szCs w:val="21"/>
              </w:rPr>
              <w:fldChar w:fldCharType="begin">
                <w:ffData>
                  <w:name w:val=""/>
                  <w:enabled/>
                  <w:calcOnExit/>
                  <w:textInput>
                    <w:default w:val="Monat / Jahr "/>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xml:space="preserve">Monat / Jahr </w:t>
            </w:r>
            <w:r w:rsidRPr="009014DC">
              <w:rPr>
                <w:i/>
                <w:szCs w:val="21"/>
              </w:rPr>
              <w:fldChar w:fldCharType="end"/>
            </w:r>
          </w:p>
          <w:p w14:paraId="02BD3291" w14:textId="77777777" w:rsidR="000277B5" w:rsidRPr="009014DC" w:rsidRDefault="000277B5" w:rsidP="00A14DD2">
            <w:pPr>
              <w:pStyle w:val="LAText"/>
              <w:rPr>
                <w:szCs w:val="21"/>
              </w:rPr>
            </w:pPr>
            <w:r w:rsidRPr="009014DC">
              <w:rPr>
                <w:iCs/>
                <w:szCs w:val="21"/>
              </w:rPr>
              <w:t>Ende:</w:t>
            </w:r>
            <w:r w:rsidRPr="009014DC">
              <w:rPr>
                <w:i/>
                <w:szCs w:val="21"/>
              </w:rPr>
              <w:t xml:space="preserve"> </w:t>
            </w:r>
            <w:r w:rsidRPr="009014DC">
              <w:rPr>
                <w:i/>
                <w:szCs w:val="21"/>
              </w:rPr>
              <w:fldChar w:fldCharType="begin">
                <w:ffData>
                  <w:name w:val=""/>
                  <w:enabled/>
                  <w:calcOnExit/>
                  <w:textInput>
                    <w:default w:val="Monat / Jahr oder laufend"/>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Monat / Jahr oder laufend</w:t>
            </w:r>
            <w:r w:rsidRPr="009014DC">
              <w:rPr>
                <w:i/>
                <w:szCs w:val="21"/>
              </w:rPr>
              <w:fldChar w:fldCharType="end"/>
            </w:r>
          </w:p>
          <w:p w14:paraId="2F49A99C" w14:textId="77777777" w:rsidR="000277B5" w:rsidRPr="009014DC" w:rsidRDefault="000277B5" w:rsidP="00A14DD2">
            <w:pPr>
              <w:pStyle w:val="LAText"/>
              <w:rPr>
                <w:i/>
                <w:szCs w:val="21"/>
              </w:rPr>
            </w:pPr>
          </w:p>
        </w:tc>
      </w:tr>
      <w:tr w:rsidR="000277B5" w:rsidRPr="009014DC" w14:paraId="2EAAC9CA" w14:textId="77777777" w:rsidTr="00A14DD2">
        <w:trPr>
          <w:trHeight w:val="690"/>
        </w:trPr>
        <w:tc>
          <w:tcPr>
            <w:tcW w:w="2111" w:type="pct"/>
            <w:shd w:val="clear" w:color="auto" w:fill="F2F2F2" w:themeFill="background1" w:themeFillShade="F2"/>
          </w:tcPr>
          <w:p w14:paraId="72214605" w14:textId="77777777" w:rsidR="000277B5" w:rsidRPr="009014DC" w:rsidRDefault="000277B5" w:rsidP="00A14DD2">
            <w:pPr>
              <w:pStyle w:val="LAText"/>
              <w:rPr>
                <w:szCs w:val="21"/>
              </w:rPr>
            </w:pPr>
            <w:r w:rsidRPr="009014DC">
              <w:rPr>
                <w:szCs w:val="21"/>
              </w:rPr>
              <w:t>Name des Auftraggebers, Straße, PLZ</w:t>
            </w:r>
            <w:r>
              <w:rPr>
                <w:szCs w:val="21"/>
              </w:rPr>
              <w:t xml:space="preserve"> und </w:t>
            </w:r>
            <w:r w:rsidRPr="009014DC">
              <w:rPr>
                <w:szCs w:val="21"/>
              </w:rPr>
              <w:t>Ort:</w:t>
            </w:r>
          </w:p>
        </w:tc>
        <w:tc>
          <w:tcPr>
            <w:tcW w:w="2889" w:type="pct"/>
            <w:shd w:val="clear" w:color="auto" w:fill="F2F2F2" w:themeFill="background1" w:themeFillShade="F2"/>
          </w:tcPr>
          <w:p w14:paraId="018823E8" w14:textId="77777777" w:rsidR="000277B5" w:rsidRPr="009014DC" w:rsidRDefault="000277B5" w:rsidP="00A14DD2">
            <w:pPr>
              <w:pStyle w:val="LAText"/>
              <w:rPr>
                <w:i/>
                <w:szCs w:val="21"/>
              </w:rPr>
            </w:pPr>
            <w:r w:rsidRPr="009014DC">
              <w:rPr>
                <w:i/>
                <w:szCs w:val="21"/>
              </w:rPr>
              <w:fldChar w:fldCharType="begin">
                <w:ffData>
                  <w:name w:val=""/>
                  <w:enabled/>
                  <w:calcOnExit/>
                  <w:textInput>
                    <w:default w:val="Name des Auftraggeber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Name des Auftraggebers</w:t>
            </w:r>
            <w:r w:rsidRPr="009014DC">
              <w:rPr>
                <w:szCs w:val="21"/>
              </w:rPr>
              <w:fldChar w:fldCharType="end"/>
            </w:r>
          </w:p>
          <w:p w14:paraId="5ED638F2" w14:textId="77777777" w:rsidR="000277B5" w:rsidRPr="009014DC" w:rsidRDefault="000277B5" w:rsidP="00A14DD2">
            <w:pPr>
              <w:pStyle w:val="LAText"/>
              <w:spacing w:before="0"/>
              <w:rPr>
                <w:i/>
                <w:szCs w:val="21"/>
              </w:rPr>
            </w:pPr>
            <w:r w:rsidRPr="009014DC">
              <w:rPr>
                <w:i/>
                <w:szCs w:val="21"/>
              </w:rPr>
              <w:fldChar w:fldCharType="begin">
                <w:ffData>
                  <w:name w:val="Text3"/>
                  <w:enabled/>
                  <w:calcOnExit/>
                  <w:textInput>
                    <w:default w:val="Straße, Hausnummer"/>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Straße, Hausnummer</w:t>
            </w:r>
            <w:r w:rsidRPr="009014DC">
              <w:rPr>
                <w:szCs w:val="21"/>
              </w:rPr>
              <w:fldChar w:fldCharType="end"/>
            </w:r>
          </w:p>
          <w:p w14:paraId="5B53888F" w14:textId="77777777" w:rsidR="000277B5" w:rsidRPr="009014DC" w:rsidRDefault="000277B5" w:rsidP="00A14DD2">
            <w:pPr>
              <w:pStyle w:val="LAText"/>
              <w:spacing w:before="0"/>
              <w:rPr>
                <w:i/>
                <w:szCs w:val="21"/>
              </w:rPr>
            </w:pPr>
            <w:r w:rsidRPr="009014DC">
              <w:rPr>
                <w:i/>
                <w:szCs w:val="21"/>
              </w:rPr>
              <w:fldChar w:fldCharType="begin">
                <w:ffData>
                  <w:name w:val="Text4"/>
                  <w:enabled/>
                  <w:calcOnExit/>
                  <w:textInput>
                    <w:default w:val="PLZ, Or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PLZ, Ort</w:t>
            </w:r>
            <w:r w:rsidRPr="009014DC">
              <w:rPr>
                <w:szCs w:val="21"/>
              </w:rPr>
              <w:fldChar w:fldCharType="end"/>
            </w:r>
          </w:p>
        </w:tc>
      </w:tr>
    </w:tbl>
    <w:p w14:paraId="690C1D2D" w14:textId="77777777" w:rsidR="000277B5" w:rsidRPr="006734FE" w:rsidRDefault="000277B5" w:rsidP="000277B5">
      <w:pPr>
        <w:pStyle w:val="LAText"/>
      </w:pPr>
      <w:r w:rsidRPr="006734FE">
        <w:br w:type="page"/>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545"/>
        <w:gridCol w:w="5521"/>
      </w:tblGrid>
      <w:tr w:rsidR="000277B5" w14:paraId="6CC730E7" w14:textId="77777777" w:rsidTr="00A14DD2">
        <w:tc>
          <w:tcPr>
            <w:tcW w:w="5000" w:type="pct"/>
            <w:gridSpan w:val="2"/>
            <w:shd w:val="clear" w:color="auto" w:fill="D9D9D9" w:themeFill="background1" w:themeFillShade="D9"/>
          </w:tcPr>
          <w:p w14:paraId="10C83C8A" w14:textId="77777777" w:rsidR="000277B5" w:rsidRPr="00356937" w:rsidRDefault="000277B5" w:rsidP="00A14DD2">
            <w:pPr>
              <w:pStyle w:val="LAText"/>
              <w:ind w:left="459" w:hanging="459"/>
              <w:rPr>
                <w:b/>
                <w:szCs w:val="21"/>
                <w:highlight w:val="yellow"/>
              </w:rPr>
            </w:pPr>
            <w:r w:rsidRPr="00356937">
              <w:rPr>
                <w:b/>
                <w:szCs w:val="21"/>
              </w:rPr>
              <w:lastRenderedPageBreak/>
              <w:t>Angaben zur Geeignetheit der Referenz</w:t>
            </w:r>
          </w:p>
        </w:tc>
      </w:tr>
      <w:tr w:rsidR="000277B5" w:rsidRPr="009014DC" w14:paraId="33FC2713" w14:textId="77777777" w:rsidTr="00A14DD2">
        <w:tc>
          <w:tcPr>
            <w:tcW w:w="1955" w:type="pct"/>
            <w:shd w:val="clear" w:color="auto" w:fill="F2F2F2" w:themeFill="background1" w:themeFillShade="F2"/>
          </w:tcPr>
          <w:p w14:paraId="30AC05A8" w14:textId="77777777" w:rsidR="000277B5" w:rsidRPr="009014DC" w:rsidRDefault="000277B5" w:rsidP="00A14DD2">
            <w:pPr>
              <w:pStyle w:val="LAText"/>
              <w:rPr>
                <w:szCs w:val="21"/>
              </w:rPr>
            </w:pPr>
            <w:r w:rsidRPr="006734FE">
              <w:t>Gegenstand der Referenz sind individuelle betreuende Maßnahmen aus dem Rechtskreis des SGB II für gesundheitlich</w:t>
            </w:r>
            <w:r>
              <w:t>, d.h. physisch oder psychisch</w:t>
            </w:r>
            <w:r w:rsidRPr="006734FE">
              <w:t xml:space="preserve"> beeinträchtigte bzw. eingeschränkte </w:t>
            </w:r>
            <w:r>
              <w:t>Leistungsberechtigte:</w:t>
            </w:r>
          </w:p>
        </w:tc>
        <w:tc>
          <w:tcPr>
            <w:tcW w:w="3045" w:type="pct"/>
            <w:shd w:val="clear" w:color="auto" w:fill="F2F2F2" w:themeFill="background1" w:themeFillShade="F2"/>
          </w:tcPr>
          <w:p w14:paraId="5261BBB2" w14:textId="77777777" w:rsidR="000277B5" w:rsidRPr="00356937" w:rsidRDefault="000277B5" w:rsidP="00A14DD2">
            <w:pPr>
              <w:pStyle w:val="LAText"/>
              <w:ind w:left="459" w:hanging="459"/>
              <w:rPr>
                <w:szCs w:val="21"/>
              </w:rPr>
            </w:pPr>
            <w:sdt>
              <w:sdtPr>
                <w:rPr>
                  <w:szCs w:val="21"/>
                </w:rPr>
                <w:id w:val="-567185675"/>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ja</w:t>
            </w:r>
          </w:p>
          <w:p w14:paraId="0A6A8850" w14:textId="77777777" w:rsidR="000277B5" w:rsidRPr="009014DC" w:rsidRDefault="000277B5" w:rsidP="00A14DD2">
            <w:pPr>
              <w:pStyle w:val="LAText"/>
              <w:spacing w:before="0"/>
              <w:ind w:left="459" w:hanging="459"/>
              <w:rPr>
                <w:szCs w:val="21"/>
                <w:highlight w:val="yellow"/>
              </w:rPr>
            </w:pPr>
            <w:sdt>
              <w:sdtPr>
                <w:rPr>
                  <w:szCs w:val="21"/>
                </w:rPr>
                <w:id w:val="-190758607"/>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nein (</w:t>
            </w:r>
            <w:r w:rsidRPr="00356937">
              <w:rPr>
                <w:i/>
                <w:szCs w:val="21"/>
              </w:rPr>
              <w:t>in diesem Fall kann die Referenz nicht berücksichtigt werden</w:t>
            </w:r>
            <w:r w:rsidRPr="00356937">
              <w:rPr>
                <w:szCs w:val="21"/>
              </w:rPr>
              <w:t>)</w:t>
            </w:r>
          </w:p>
        </w:tc>
      </w:tr>
      <w:tr w:rsidR="000277B5" w:rsidRPr="009014DC" w14:paraId="4B29F2D1" w14:textId="77777777" w:rsidTr="00A14DD2">
        <w:tc>
          <w:tcPr>
            <w:tcW w:w="1955" w:type="pct"/>
            <w:shd w:val="clear" w:color="auto" w:fill="F2F2F2" w:themeFill="background1" w:themeFillShade="F2"/>
          </w:tcPr>
          <w:p w14:paraId="6B73DEB7" w14:textId="77777777" w:rsidR="000277B5" w:rsidRPr="009014DC" w:rsidRDefault="000277B5" w:rsidP="00A14DD2">
            <w:pPr>
              <w:pStyle w:val="LAText"/>
              <w:rPr>
                <w:szCs w:val="21"/>
              </w:rPr>
            </w:pPr>
            <w:r w:rsidRPr="00356937">
              <w:rPr>
                <w:szCs w:val="21"/>
              </w:rPr>
              <w:t xml:space="preserve">In der Referenz </w:t>
            </w:r>
            <w:proofErr w:type="gramStart"/>
            <w:r w:rsidRPr="00356937">
              <w:rPr>
                <w:szCs w:val="21"/>
              </w:rPr>
              <w:t>wurden</w:t>
            </w:r>
            <w:proofErr w:type="gramEnd"/>
            <w:r w:rsidRPr="00356937">
              <w:rPr>
                <w:szCs w:val="21"/>
              </w:rPr>
              <w:t xml:space="preserve"> mindestens ein Arzt</w:t>
            </w:r>
            <w:r>
              <w:rPr>
                <w:szCs w:val="21"/>
              </w:rPr>
              <w:t xml:space="preserve"> oder </w:t>
            </w:r>
            <w:r w:rsidRPr="00356937">
              <w:rPr>
                <w:szCs w:val="21"/>
              </w:rPr>
              <w:t xml:space="preserve">Psychologe </w:t>
            </w:r>
            <w:r w:rsidRPr="000C397E">
              <w:rPr>
                <w:szCs w:val="21"/>
                <w:u w:val="single"/>
              </w:rPr>
              <w:t>und</w:t>
            </w:r>
            <w:r w:rsidRPr="00356937">
              <w:rPr>
                <w:szCs w:val="21"/>
              </w:rPr>
              <w:t xml:space="preserve"> ein Coach eingesetzt</w:t>
            </w:r>
            <w:r>
              <w:rPr>
                <w:szCs w:val="21"/>
              </w:rPr>
              <w:t>:</w:t>
            </w:r>
          </w:p>
        </w:tc>
        <w:tc>
          <w:tcPr>
            <w:tcW w:w="3045" w:type="pct"/>
            <w:shd w:val="clear" w:color="auto" w:fill="F2F2F2" w:themeFill="background1" w:themeFillShade="F2"/>
          </w:tcPr>
          <w:p w14:paraId="5733F203" w14:textId="77777777" w:rsidR="000277B5" w:rsidRPr="009014DC" w:rsidRDefault="000277B5" w:rsidP="00A14DD2">
            <w:pPr>
              <w:pStyle w:val="LAText"/>
              <w:ind w:left="459" w:hanging="459"/>
              <w:rPr>
                <w:szCs w:val="21"/>
              </w:rPr>
            </w:pPr>
            <w:sdt>
              <w:sdtPr>
                <w:rPr>
                  <w:szCs w:val="21"/>
                </w:rPr>
                <w:id w:val="1514107936"/>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ab/>
              <w:t>ja</w:t>
            </w:r>
          </w:p>
          <w:p w14:paraId="7ED84DB4" w14:textId="77777777" w:rsidR="000277B5" w:rsidRPr="009014DC" w:rsidRDefault="000277B5" w:rsidP="00A14DD2">
            <w:pPr>
              <w:pStyle w:val="LAText"/>
              <w:spacing w:before="0"/>
              <w:ind w:left="459" w:hanging="459"/>
              <w:rPr>
                <w:szCs w:val="21"/>
              </w:rPr>
            </w:pPr>
            <w:sdt>
              <w:sdtPr>
                <w:rPr>
                  <w:szCs w:val="21"/>
                </w:rPr>
                <w:id w:val="1238902638"/>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0277B5" w:rsidRPr="009014DC" w14:paraId="57A9AB4E" w14:textId="77777777" w:rsidTr="00A14DD2">
        <w:tc>
          <w:tcPr>
            <w:tcW w:w="1955" w:type="pct"/>
            <w:shd w:val="clear" w:color="auto" w:fill="F2F2F2" w:themeFill="background1" w:themeFillShade="F2"/>
          </w:tcPr>
          <w:p w14:paraId="235522A8" w14:textId="77777777" w:rsidR="000277B5" w:rsidRPr="009014DC" w:rsidRDefault="000277B5" w:rsidP="00A14DD2">
            <w:pPr>
              <w:pStyle w:val="LAText"/>
              <w:rPr>
                <w:szCs w:val="21"/>
              </w:rPr>
            </w:pPr>
            <w:r w:rsidRPr="00356937">
              <w:rPr>
                <w:szCs w:val="21"/>
              </w:rPr>
              <w:t>Die Maßnahme in der Referenz war darauf ausgerichtet, dass die Erwerbsfähigkeit der Leistungsberechtigten erhalten, verbessert oder wiederhergestellt wird.</w:t>
            </w:r>
          </w:p>
        </w:tc>
        <w:tc>
          <w:tcPr>
            <w:tcW w:w="3045" w:type="pct"/>
            <w:shd w:val="clear" w:color="auto" w:fill="F2F2F2" w:themeFill="background1" w:themeFillShade="F2"/>
          </w:tcPr>
          <w:p w14:paraId="141F3BA2" w14:textId="77777777" w:rsidR="000277B5" w:rsidRPr="009014DC" w:rsidRDefault="000277B5" w:rsidP="00A14DD2">
            <w:pPr>
              <w:pStyle w:val="LAText"/>
              <w:ind w:left="459" w:hanging="459"/>
              <w:rPr>
                <w:szCs w:val="21"/>
              </w:rPr>
            </w:pPr>
            <w:sdt>
              <w:sdtPr>
                <w:rPr>
                  <w:szCs w:val="21"/>
                </w:rPr>
                <w:id w:val="-232551246"/>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ab/>
              <w:t>ja</w:t>
            </w:r>
          </w:p>
          <w:p w14:paraId="0D3F7CF6" w14:textId="77777777" w:rsidR="000277B5" w:rsidRPr="009014DC" w:rsidRDefault="000277B5" w:rsidP="00A14DD2">
            <w:pPr>
              <w:pStyle w:val="LAText"/>
              <w:spacing w:before="0"/>
              <w:ind w:left="459" w:hanging="459"/>
              <w:rPr>
                <w:i/>
                <w:szCs w:val="21"/>
              </w:rPr>
            </w:pPr>
            <w:sdt>
              <w:sdtPr>
                <w:rPr>
                  <w:szCs w:val="21"/>
                </w:rPr>
                <w:id w:val="-182675469"/>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0277B5" w:rsidRPr="009014DC" w14:paraId="362AA142" w14:textId="77777777" w:rsidTr="00A14DD2">
        <w:tc>
          <w:tcPr>
            <w:tcW w:w="1955" w:type="pct"/>
            <w:shd w:val="clear" w:color="auto" w:fill="F2F2F2" w:themeFill="background1" w:themeFillShade="F2"/>
          </w:tcPr>
          <w:p w14:paraId="231DA32F" w14:textId="77777777" w:rsidR="000277B5" w:rsidRPr="00356937" w:rsidRDefault="000277B5" w:rsidP="00A14DD2">
            <w:pPr>
              <w:pStyle w:val="LAText"/>
              <w:rPr>
                <w:szCs w:val="21"/>
              </w:rPr>
            </w:pPr>
            <w:r w:rsidRPr="00356937">
              <w:rPr>
                <w:szCs w:val="21"/>
              </w:rPr>
              <w:t>Die Referenz wurde aus Sicht des Referenzauftraggebers vertragskonform erbracht</w:t>
            </w:r>
            <w:r>
              <w:rPr>
                <w:szCs w:val="21"/>
              </w:rPr>
              <w:t>:</w:t>
            </w:r>
          </w:p>
        </w:tc>
        <w:tc>
          <w:tcPr>
            <w:tcW w:w="3045" w:type="pct"/>
            <w:shd w:val="clear" w:color="auto" w:fill="F2F2F2" w:themeFill="background1" w:themeFillShade="F2"/>
          </w:tcPr>
          <w:p w14:paraId="4309FF5E" w14:textId="77777777" w:rsidR="000277B5" w:rsidRPr="009014DC" w:rsidRDefault="000277B5" w:rsidP="00A14DD2">
            <w:pPr>
              <w:pStyle w:val="LAText"/>
              <w:ind w:left="459" w:hanging="459"/>
              <w:rPr>
                <w:szCs w:val="21"/>
              </w:rPr>
            </w:pPr>
            <w:sdt>
              <w:sdtPr>
                <w:rPr>
                  <w:szCs w:val="21"/>
                </w:rPr>
                <w:id w:val="-1530716755"/>
                <w14:checkbox>
                  <w14:checked w14:val="0"/>
                  <w14:checkedState w14:val="2612" w14:font="MS Gothic"/>
                  <w14:uncheckedState w14:val="2610" w14:font="MS Gothic"/>
                </w14:checkbox>
              </w:sdtPr>
              <w:sdtContent>
                <w:r>
                  <w:rPr>
                    <w:rFonts w:ascii="MS Gothic" w:eastAsia="MS Gothic" w:hAnsi="MS Gothic" w:hint="eastAsia"/>
                    <w:szCs w:val="21"/>
                  </w:rPr>
                  <w:t>☐</w:t>
                </w:r>
              </w:sdtContent>
            </w:sdt>
            <w:r w:rsidRPr="009014DC">
              <w:rPr>
                <w:szCs w:val="21"/>
              </w:rPr>
              <w:tab/>
              <w:t>ja</w:t>
            </w:r>
          </w:p>
          <w:p w14:paraId="719682F3" w14:textId="77777777" w:rsidR="000277B5" w:rsidRDefault="000277B5" w:rsidP="00A14DD2">
            <w:pPr>
              <w:pStyle w:val="LAText"/>
              <w:ind w:left="459" w:hanging="459"/>
              <w:rPr>
                <w:szCs w:val="21"/>
              </w:rPr>
            </w:pPr>
            <w:sdt>
              <w:sdtPr>
                <w:rPr>
                  <w:szCs w:val="21"/>
                </w:rPr>
                <w:id w:val="-877000744"/>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0277B5" w:rsidRPr="00356937" w14:paraId="71AFB726" w14:textId="77777777" w:rsidTr="00A14DD2">
        <w:tc>
          <w:tcPr>
            <w:tcW w:w="5000" w:type="pct"/>
            <w:gridSpan w:val="2"/>
            <w:shd w:val="clear" w:color="auto" w:fill="D9D9D9" w:themeFill="background1" w:themeFillShade="D9"/>
          </w:tcPr>
          <w:p w14:paraId="1C7939EB" w14:textId="77777777" w:rsidR="000277B5" w:rsidRPr="00356937" w:rsidRDefault="000277B5" w:rsidP="00A14DD2">
            <w:pPr>
              <w:pStyle w:val="LAText"/>
              <w:ind w:left="459" w:hanging="459"/>
              <w:rPr>
                <w:b/>
                <w:szCs w:val="21"/>
                <w:highlight w:val="yellow"/>
              </w:rPr>
            </w:pPr>
            <w:r>
              <w:rPr>
                <w:b/>
                <w:szCs w:val="21"/>
              </w:rPr>
              <w:t>Weitere Mindestanforderung</w:t>
            </w:r>
          </w:p>
        </w:tc>
      </w:tr>
      <w:tr w:rsidR="000277B5" w:rsidRPr="009014DC" w14:paraId="5AEDEC9F" w14:textId="77777777" w:rsidTr="00A14DD2">
        <w:tc>
          <w:tcPr>
            <w:tcW w:w="1955" w:type="pct"/>
            <w:shd w:val="clear" w:color="auto" w:fill="F2F2F2" w:themeFill="background1" w:themeFillShade="F2"/>
          </w:tcPr>
          <w:p w14:paraId="7D121148" w14:textId="77777777" w:rsidR="000277B5" w:rsidRDefault="000277B5" w:rsidP="00A14DD2">
            <w:pPr>
              <w:pStyle w:val="LAText1"/>
              <w:ind w:left="0"/>
            </w:pPr>
            <w:r>
              <w:t xml:space="preserve">Gleichzeitig, d.h. während des gesamten Leistungszeitraums der Referenz wurden mindestens 40 Teilnehmende parallel individuell betreut. </w:t>
            </w:r>
          </w:p>
          <w:p w14:paraId="392DE753" w14:textId="77777777" w:rsidR="000277B5" w:rsidRDefault="000277B5" w:rsidP="00A14DD2">
            <w:pPr>
              <w:pStyle w:val="LAText1"/>
              <w:ind w:left="0"/>
            </w:pPr>
            <w:r>
              <w:t xml:space="preserve">Diese Anforderung kann das eignungsverleihende Unternehmen entweder durch die eingereichten geeigneten Referenzen zum SGB II erreichen. Das eignungsverleihende Unternehmen kann ergänzend jedoch auch Referenzen aus anderen Sozialgesetzbüchern heranziehen, sofern diese gleichzeitig zu der eingereichten geeigneten Referenz nach SGB II erbracht </w:t>
            </w:r>
            <w:r>
              <w:lastRenderedPageBreak/>
              <w:t>wurden und zumindest die nachfolgende Voraussetzung erfüllen:</w:t>
            </w:r>
          </w:p>
          <w:p w14:paraId="311031D8" w14:textId="77777777" w:rsidR="000277B5" w:rsidRPr="009014DC" w:rsidRDefault="000277B5" w:rsidP="00A14DD2">
            <w:pPr>
              <w:pStyle w:val="LAText"/>
              <w:rPr>
                <w:szCs w:val="21"/>
              </w:rPr>
            </w:pPr>
            <w:r w:rsidRPr="006734FE">
              <w:fldChar w:fldCharType="begin"/>
            </w:r>
            <w:r w:rsidRPr="006734FE">
              <w:instrText>LL_ID:hqgvg8mDWq6t47yRX</w:instrText>
            </w:r>
            <w:r w:rsidRPr="006734FE">
              <w:fldChar w:fldCharType="separate"/>
            </w:r>
            <w:r w:rsidRPr="006734FE">
              <w:fldChar w:fldCharType="end"/>
            </w:r>
            <w:r w:rsidRPr="006734FE">
              <w:t xml:space="preserve">Gegenstand der Referenz sind individuelle betreuende Maßnahmen </w:t>
            </w:r>
            <w:r>
              <w:t>für Leistungsberechtigte</w:t>
            </w:r>
            <w:r w:rsidRPr="006734FE">
              <w:t xml:space="preserve"> aus dem Rechtskreis de</w:t>
            </w:r>
            <w:r>
              <w:t>r Sozialgesetzbücher</w:t>
            </w:r>
            <w:r w:rsidRPr="006734FE">
              <w:t>.</w:t>
            </w:r>
            <w:r>
              <w:t xml:space="preserve"> Individuell betreuende Maßnahmen sind solche Maßnahmen, die eine auf die individuelle Person und deren Situation zentrierte Betreuung vorsehen</w:t>
            </w:r>
          </w:p>
        </w:tc>
        <w:tc>
          <w:tcPr>
            <w:tcW w:w="3045" w:type="pct"/>
            <w:shd w:val="clear" w:color="auto" w:fill="F2F2F2" w:themeFill="background1" w:themeFillShade="F2"/>
          </w:tcPr>
          <w:p w14:paraId="55550B60" w14:textId="77777777" w:rsidR="000277B5" w:rsidRDefault="000277B5" w:rsidP="00A14DD2">
            <w:pPr>
              <w:pStyle w:val="LAText"/>
              <w:ind w:left="459" w:hanging="459"/>
              <w:rPr>
                <w:szCs w:val="21"/>
              </w:rPr>
            </w:pPr>
            <w:sdt>
              <w:sdtPr>
                <w:rPr>
                  <w:szCs w:val="21"/>
                </w:rPr>
                <w:id w:val="2036159290"/>
                <w14:checkbox>
                  <w14:checked w14:val="0"/>
                  <w14:checkedState w14:val="2612" w14:font="MS Gothic"/>
                  <w14:uncheckedState w14:val="2610" w14:font="MS Gothic"/>
                </w14:checkbox>
              </w:sdtPr>
              <w:sdtContent>
                <w:r>
                  <w:rPr>
                    <w:rFonts w:ascii="MS Gothic" w:eastAsia="MS Gothic" w:hAnsi="MS Gothic" w:hint="eastAsia"/>
                    <w:szCs w:val="21"/>
                  </w:rPr>
                  <w:t>☐</w:t>
                </w:r>
              </w:sdtContent>
            </w:sdt>
            <w:r w:rsidRPr="00356937">
              <w:rPr>
                <w:szCs w:val="21"/>
              </w:rPr>
              <w:tab/>
              <w:t>ja</w:t>
            </w:r>
          </w:p>
          <w:p w14:paraId="3AA24EE5" w14:textId="77777777" w:rsidR="000277B5" w:rsidRPr="00452B68" w:rsidRDefault="000277B5" w:rsidP="00A14DD2">
            <w:pPr>
              <w:pStyle w:val="LAText"/>
              <w:rPr>
                <w:i/>
                <w:szCs w:val="21"/>
              </w:rPr>
            </w:pPr>
            <w:r w:rsidRPr="00452B68">
              <w:rPr>
                <w:i/>
                <w:szCs w:val="21"/>
              </w:rPr>
              <w:t>Falls d</w:t>
            </w:r>
            <w:r>
              <w:rPr>
                <w:i/>
                <w:szCs w:val="21"/>
              </w:rPr>
              <w:t xml:space="preserve">as eignungsverleihende Unternehmen </w:t>
            </w:r>
            <w:r w:rsidRPr="00452B68">
              <w:rPr>
                <w:i/>
                <w:szCs w:val="21"/>
              </w:rPr>
              <w:t xml:space="preserve">„ja“ </w:t>
            </w:r>
            <w:r>
              <w:rPr>
                <w:i/>
                <w:szCs w:val="21"/>
              </w:rPr>
              <w:t>ankreuzt</w:t>
            </w:r>
            <w:r w:rsidRPr="00452B68">
              <w:rPr>
                <w:i/>
                <w:szCs w:val="21"/>
              </w:rPr>
              <w:t>, hat e</w:t>
            </w:r>
            <w:r>
              <w:rPr>
                <w:i/>
                <w:szCs w:val="21"/>
              </w:rPr>
              <w:t>s</w:t>
            </w:r>
            <w:r w:rsidRPr="00452B68">
              <w:rPr>
                <w:i/>
                <w:szCs w:val="21"/>
              </w:rPr>
              <w:t xml:space="preserve"> </w:t>
            </w:r>
            <w:r>
              <w:rPr>
                <w:i/>
                <w:szCs w:val="21"/>
              </w:rPr>
              <w:t>die folgenden Angaben zu machen</w:t>
            </w:r>
            <w:r w:rsidRPr="00452B68">
              <w:rPr>
                <w:i/>
                <w:szCs w:val="21"/>
              </w:rPr>
              <w:t>:</w:t>
            </w:r>
          </w:p>
          <w:p w14:paraId="7FB98C0B" w14:textId="77777777" w:rsidR="000277B5" w:rsidRDefault="000277B5" w:rsidP="00A14DD2">
            <w:pPr>
              <w:pStyle w:val="LAAufz1"/>
              <w:numPr>
                <w:ilvl w:val="0"/>
                <w:numId w:val="26"/>
              </w:numPr>
              <w:ind w:left="314" w:hanging="283"/>
            </w:pPr>
            <w:r>
              <w:t xml:space="preserve">Anzahl der individuell betreuten Teilnehmenden in dieser Referenz: </w:t>
            </w: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r>
              <w:t xml:space="preserve"> </w:t>
            </w:r>
          </w:p>
          <w:p w14:paraId="0C3E6E92" w14:textId="77777777" w:rsidR="000277B5" w:rsidRDefault="000277B5" w:rsidP="00A14DD2">
            <w:pPr>
              <w:pStyle w:val="LAAufz1"/>
              <w:numPr>
                <w:ilvl w:val="0"/>
                <w:numId w:val="26"/>
              </w:numPr>
              <w:ind w:left="314" w:hanging="283"/>
            </w:pPr>
            <w:r>
              <w:t xml:space="preserve">Angaben zu weiteren Referenzen mit Anzahl der Teilnehmenden die dabei gleichzeitig, d.h. während des gesamten Leistungszeitraums dieser Referenz parallel, individuell betreut wurden: </w:t>
            </w:r>
          </w:p>
          <w:tbl>
            <w:tblPr>
              <w:tblStyle w:val="Tabellenraster"/>
              <w:tblW w:w="0" w:type="auto"/>
              <w:tblInd w:w="314" w:type="dxa"/>
              <w:tblLook w:val="04A0" w:firstRow="1" w:lastRow="0" w:firstColumn="1" w:lastColumn="0" w:noHBand="0" w:noVBand="1"/>
            </w:tblPr>
            <w:tblGrid>
              <w:gridCol w:w="1578"/>
              <w:gridCol w:w="3403"/>
            </w:tblGrid>
            <w:tr w:rsidR="000277B5" w14:paraId="284F04DD" w14:textId="77777777" w:rsidTr="00A14DD2">
              <w:tc>
                <w:tcPr>
                  <w:tcW w:w="1578" w:type="dxa"/>
                </w:tcPr>
                <w:p w14:paraId="52249228" w14:textId="77777777" w:rsidR="000277B5" w:rsidRDefault="000277B5" w:rsidP="00A14DD2">
                  <w:pPr>
                    <w:pStyle w:val="LAAufz1"/>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6007EE6F" w14:textId="77777777" w:rsidR="000277B5" w:rsidRDefault="000277B5" w:rsidP="00A14DD2">
                  <w:pPr>
                    <w:pStyle w:val="LAAufz1"/>
                  </w:pPr>
                </w:p>
              </w:tc>
              <w:tc>
                <w:tcPr>
                  <w:tcW w:w="3403" w:type="dxa"/>
                </w:tcPr>
                <w:p w14:paraId="2B52F35D" w14:textId="77777777" w:rsidR="000277B5" w:rsidRDefault="000277B5" w:rsidP="00A14DD2">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 xml:space="preserve">Entweder (1) Nennung der Tabellen-Nr. der angegebenen Referenz aus SGB II oder (2) Beschreibung der weiteren </w:t>
                  </w:r>
                  <w:r>
                    <w:rPr>
                      <w:noProof/>
                    </w:rPr>
                    <w:lastRenderedPageBreak/>
                    <w:t>Referenz(en) unter Nennung des Rechtskreis nach SGB</w:t>
                  </w:r>
                  <w:r>
                    <w:fldChar w:fldCharType="end"/>
                  </w:r>
                </w:p>
              </w:tc>
            </w:tr>
            <w:tr w:rsidR="000277B5" w14:paraId="2BED2C64" w14:textId="77777777" w:rsidTr="00A14DD2">
              <w:tc>
                <w:tcPr>
                  <w:tcW w:w="1578" w:type="dxa"/>
                </w:tcPr>
                <w:p w14:paraId="7A7A5019" w14:textId="77777777" w:rsidR="000277B5" w:rsidRDefault="000277B5" w:rsidP="00A14DD2">
                  <w:pPr>
                    <w:pStyle w:val="LAAufz1"/>
                    <w:ind w:left="31"/>
                  </w:pPr>
                  <w:r>
                    <w:lastRenderedPageBreak/>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415FC9AA" w14:textId="77777777" w:rsidR="000277B5" w:rsidRDefault="000277B5" w:rsidP="00A14DD2">
                  <w:pPr>
                    <w:pStyle w:val="LAAufz1"/>
                  </w:pPr>
                </w:p>
              </w:tc>
              <w:tc>
                <w:tcPr>
                  <w:tcW w:w="3403" w:type="dxa"/>
                </w:tcPr>
                <w:p w14:paraId="12C85EE5" w14:textId="77777777" w:rsidR="000277B5" w:rsidRDefault="000277B5" w:rsidP="00A14DD2">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0277B5" w14:paraId="34724ACB" w14:textId="77777777" w:rsidTr="00A14DD2">
              <w:tc>
                <w:tcPr>
                  <w:tcW w:w="1578" w:type="dxa"/>
                </w:tcPr>
                <w:p w14:paraId="44CCD0D2" w14:textId="77777777" w:rsidR="000277B5" w:rsidRDefault="000277B5" w:rsidP="00A14DD2">
                  <w:pPr>
                    <w:pStyle w:val="LAAufz1"/>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0073CFA0" w14:textId="77777777" w:rsidR="000277B5" w:rsidRDefault="000277B5" w:rsidP="00A14DD2">
                  <w:pPr>
                    <w:pStyle w:val="LAAufz1"/>
                  </w:pPr>
                </w:p>
              </w:tc>
              <w:tc>
                <w:tcPr>
                  <w:tcW w:w="3403" w:type="dxa"/>
                </w:tcPr>
                <w:p w14:paraId="75F0DD9A" w14:textId="77777777" w:rsidR="000277B5" w:rsidRDefault="000277B5" w:rsidP="00A14DD2">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0277B5" w14:paraId="60E6C68B" w14:textId="77777777" w:rsidTr="00A14DD2">
              <w:tc>
                <w:tcPr>
                  <w:tcW w:w="1578" w:type="dxa"/>
                </w:tcPr>
                <w:p w14:paraId="1FAC17B4" w14:textId="77777777" w:rsidR="000277B5" w:rsidRDefault="000277B5" w:rsidP="00A14DD2">
                  <w:pPr>
                    <w:pStyle w:val="LAAufz1"/>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28161295" w14:textId="77777777" w:rsidR="000277B5" w:rsidRDefault="000277B5" w:rsidP="00A14DD2">
                  <w:pPr>
                    <w:pStyle w:val="LAAufz1"/>
                  </w:pPr>
                </w:p>
              </w:tc>
              <w:tc>
                <w:tcPr>
                  <w:tcW w:w="3403" w:type="dxa"/>
                </w:tcPr>
                <w:p w14:paraId="71D3AED3" w14:textId="77777777" w:rsidR="000277B5" w:rsidRDefault="000277B5" w:rsidP="00A14DD2">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bl>
          <w:p w14:paraId="105B9FEF" w14:textId="77777777" w:rsidR="000277B5" w:rsidRDefault="000277B5" w:rsidP="00A14DD2">
            <w:pPr>
              <w:pStyle w:val="LAText"/>
              <w:spacing w:before="0"/>
              <w:ind w:left="459" w:hanging="459"/>
              <w:rPr>
                <w:szCs w:val="21"/>
              </w:rPr>
            </w:pPr>
          </w:p>
          <w:p w14:paraId="26135AB5" w14:textId="77777777" w:rsidR="000277B5" w:rsidRPr="00AC6EC3" w:rsidRDefault="000277B5" w:rsidP="00A14DD2">
            <w:pPr>
              <w:pStyle w:val="LAText"/>
              <w:spacing w:before="0"/>
              <w:rPr>
                <w:i/>
                <w:szCs w:val="21"/>
              </w:rPr>
            </w:pPr>
            <w:r>
              <w:rPr>
                <w:i/>
                <w:szCs w:val="21"/>
              </w:rPr>
              <w:t xml:space="preserve">Wird die Erfüllung der Mindestanforderung anhand der Angaben des eignungsverleihenden Unternehmens nicht nachgewiesen, kann die Referenz nicht berücksichtigt werden. </w:t>
            </w:r>
          </w:p>
          <w:p w14:paraId="4F8BA526" w14:textId="77777777" w:rsidR="000277B5" w:rsidRDefault="000277B5" w:rsidP="00A14DD2">
            <w:pPr>
              <w:pStyle w:val="LAText"/>
              <w:spacing w:before="0"/>
              <w:ind w:left="459" w:hanging="459"/>
              <w:rPr>
                <w:szCs w:val="21"/>
              </w:rPr>
            </w:pPr>
          </w:p>
          <w:p w14:paraId="3B4B8303" w14:textId="77777777" w:rsidR="000277B5" w:rsidRPr="009014DC" w:rsidRDefault="000277B5" w:rsidP="00A14DD2">
            <w:pPr>
              <w:pStyle w:val="LAText"/>
              <w:spacing w:before="0"/>
              <w:ind w:left="459" w:hanging="459"/>
              <w:rPr>
                <w:szCs w:val="21"/>
                <w:highlight w:val="yellow"/>
              </w:rPr>
            </w:pPr>
            <w:sdt>
              <w:sdtPr>
                <w:rPr>
                  <w:szCs w:val="21"/>
                </w:rPr>
                <w:id w:val="549810946"/>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nein (</w:t>
            </w:r>
            <w:r w:rsidRPr="00356937">
              <w:rPr>
                <w:i/>
                <w:szCs w:val="21"/>
              </w:rPr>
              <w:t>in diesem Fall kann die Referenz nicht berücksichtigt werden</w:t>
            </w:r>
            <w:r w:rsidRPr="00356937">
              <w:rPr>
                <w:szCs w:val="21"/>
              </w:rPr>
              <w:t>)</w:t>
            </w:r>
          </w:p>
        </w:tc>
      </w:tr>
    </w:tbl>
    <w:p w14:paraId="327AB9EC" w14:textId="77777777" w:rsidR="000277B5" w:rsidRPr="000277B5" w:rsidRDefault="000277B5" w:rsidP="000277B5">
      <w:pPr>
        <w:pStyle w:val="LAText2"/>
      </w:pPr>
    </w:p>
    <w:p w14:paraId="58E49CAD" w14:textId="77777777" w:rsidR="000277B5" w:rsidRDefault="000277B5">
      <w:pPr>
        <w:spacing w:after="160" w:line="259" w:lineRule="auto"/>
        <w:rPr>
          <w:rFonts w:eastAsia="Times New Roman" w:cs="Times New Roman"/>
          <w:b/>
          <w:bCs/>
          <w:szCs w:val="21"/>
          <w:lang w:eastAsia="de-DE"/>
        </w:rPr>
      </w:pPr>
      <w:r>
        <w:rPr>
          <w:szCs w:val="21"/>
        </w:rPr>
        <w:br w:type="page"/>
      </w:r>
    </w:p>
    <w:p w14:paraId="0B770DA2" w14:textId="7AA2F6D7" w:rsidR="0083068D" w:rsidRPr="00FF7683" w:rsidRDefault="0083068D" w:rsidP="0083068D">
      <w:pPr>
        <w:pStyle w:val="LAEbene4"/>
        <w:numPr>
          <w:ilvl w:val="0"/>
          <w:numId w:val="0"/>
        </w:numPr>
        <w:ind w:left="1134" w:hanging="567"/>
        <w:rPr>
          <w:szCs w:val="21"/>
        </w:rPr>
      </w:pPr>
      <w:r w:rsidRPr="00FF7683">
        <w:rPr>
          <w:szCs w:val="21"/>
        </w:rPr>
        <w:lastRenderedPageBreak/>
        <w:t xml:space="preserve">Referenz </w:t>
      </w:r>
      <w:r>
        <w:rPr>
          <w:szCs w:val="21"/>
        </w:rPr>
        <w:t>Nr. 5</w:t>
      </w:r>
      <w:r w:rsidRPr="00FF7683">
        <w:rPr>
          <w:szCs w:val="21"/>
        </w:rPr>
        <w:t xml:space="preserve"> </w:t>
      </w:r>
    </w:p>
    <w:p w14:paraId="4B8D3AF3" w14:textId="77777777" w:rsidR="000277B5" w:rsidRPr="00FF7683" w:rsidRDefault="000277B5" w:rsidP="000277B5">
      <w:pPr>
        <w:pStyle w:val="LAEbene4"/>
        <w:numPr>
          <w:ilvl w:val="0"/>
          <w:numId w:val="0"/>
        </w:numPr>
        <w:ind w:left="1134" w:hanging="567"/>
        <w:outlineLvl w:val="9"/>
        <w:rPr>
          <w:szCs w:val="21"/>
        </w:rPr>
      </w:pPr>
    </w:p>
    <w:tbl>
      <w:tblPr>
        <w:tblW w:w="5000" w:type="pct"/>
        <w:tblInd w:w="28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828"/>
        <w:gridCol w:w="5238"/>
      </w:tblGrid>
      <w:tr w:rsidR="000277B5" w:rsidRPr="009014DC" w14:paraId="259E8746" w14:textId="77777777" w:rsidTr="00A14DD2">
        <w:tc>
          <w:tcPr>
            <w:tcW w:w="5000" w:type="pct"/>
            <w:gridSpan w:val="2"/>
            <w:shd w:val="clear" w:color="auto" w:fill="D9D9D9" w:themeFill="background1" w:themeFillShade="D9"/>
          </w:tcPr>
          <w:p w14:paraId="041B47CF" w14:textId="2BD52F69" w:rsidR="000277B5" w:rsidRPr="009014DC" w:rsidRDefault="000277B5" w:rsidP="00A14DD2">
            <w:pPr>
              <w:pStyle w:val="LAText"/>
              <w:rPr>
                <w:b/>
                <w:szCs w:val="21"/>
              </w:rPr>
            </w:pPr>
            <w:r w:rsidRPr="009014DC">
              <w:rPr>
                <w:b/>
                <w:szCs w:val="21"/>
              </w:rPr>
              <w:t xml:space="preserve">Referenz Nr. </w:t>
            </w:r>
            <w:r>
              <w:rPr>
                <w:b/>
                <w:szCs w:val="21"/>
              </w:rPr>
              <w:t>5</w:t>
            </w:r>
          </w:p>
        </w:tc>
      </w:tr>
      <w:tr w:rsidR="000277B5" w:rsidRPr="009014DC" w14:paraId="7C0F7B8D" w14:textId="77777777" w:rsidTr="00A14DD2">
        <w:trPr>
          <w:trHeight w:val="881"/>
        </w:trPr>
        <w:tc>
          <w:tcPr>
            <w:tcW w:w="2111" w:type="pct"/>
            <w:shd w:val="clear" w:color="auto" w:fill="F2F2F2" w:themeFill="background1" w:themeFillShade="F2"/>
          </w:tcPr>
          <w:p w14:paraId="4DB84F50" w14:textId="77777777" w:rsidR="000277B5" w:rsidRPr="009014DC" w:rsidRDefault="000277B5" w:rsidP="00A14DD2">
            <w:pPr>
              <w:pStyle w:val="LAText"/>
              <w:rPr>
                <w:szCs w:val="21"/>
              </w:rPr>
            </w:pPr>
            <w:r w:rsidRPr="009014DC">
              <w:rPr>
                <w:szCs w:val="21"/>
              </w:rPr>
              <w:t>Rolle des Referenznehmers in der Referenz:</w:t>
            </w:r>
          </w:p>
        </w:tc>
        <w:tc>
          <w:tcPr>
            <w:tcW w:w="2889" w:type="pct"/>
            <w:shd w:val="clear" w:color="auto" w:fill="F2F2F2" w:themeFill="background1" w:themeFillShade="F2"/>
          </w:tcPr>
          <w:p w14:paraId="32C78375" w14:textId="77777777" w:rsidR="000277B5" w:rsidRPr="009014DC" w:rsidRDefault="000277B5" w:rsidP="00A14DD2">
            <w:pPr>
              <w:spacing w:line="312" w:lineRule="auto"/>
              <w:rPr>
                <w:szCs w:val="21"/>
              </w:rPr>
            </w:pPr>
            <w:sdt>
              <w:sdtPr>
                <w:rPr>
                  <w:szCs w:val="21"/>
                </w:rPr>
                <w:id w:val="-1430887631"/>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 xml:space="preserve"> Auftragnehmer</w:t>
            </w:r>
          </w:p>
          <w:p w14:paraId="2B0AFFB7" w14:textId="77777777" w:rsidR="000277B5" w:rsidRPr="009014DC" w:rsidRDefault="000277B5" w:rsidP="00A14DD2">
            <w:pPr>
              <w:spacing w:line="312" w:lineRule="auto"/>
              <w:rPr>
                <w:szCs w:val="21"/>
              </w:rPr>
            </w:pPr>
            <w:sdt>
              <w:sdtPr>
                <w:rPr>
                  <w:szCs w:val="21"/>
                </w:rPr>
                <w:id w:val="-1358270360"/>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Mitglied einer Bietergemeinschaft </w:t>
            </w:r>
          </w:p>
          <w:p w14:paraId="6000CBA5" w14:textId="77777777" w:rsidR="000277B5" w:rsidRPr="009014DC" w:rsidRDefault="000277B5" w:rsidP="00A14DD2">
            <w:pPr>
              <w:spacing w:line="312" w:lineRule="auto"/>
              <w:rPr>
                <w:szCs w:val="21"/>
              </w:rPr>
            </w:pPr>
            <w:sdt>
              <w:sdtPr>
                <w:rPr>
                  <w:szCs w:val="21"/>
                </w:rPr>
                <w:id w:val="-1811482008"/>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Unterauftragnehmer </w:t>
            </w:r>
          </w:p>
          <w:p w14:paraId="199173AD" w14:textId="77777777" w:rsidR="000277B5" w:rsidRPr="009014DC" w:rsidRDefault="000277B5" w:rsidP="00A14DD2">
            <w:pPr>
              <w:pStyle w:val="LAText"/>
              <w:spacing w:before="0"/>
              <w:rPr>
                <w:szCs w:val="21"/>
              </w:rPr>
            </w:pPr>
            <w:sdt>
              <w:sdtPr>
                <w:rPr>
                  <w:szCs w:val="21"/>
                </w:rPr>
                <w:id w:val="-745718818"/>
                <w14:checkbox>
                  <w14:checked w14:val="0"/>
                  <w14:checkedState w14:val="2612" w14:font="MS Gothic"/>
                  <w14:uncheckedState w14:val="2610" w14:font="MS Gothic"/>
                </w14:checkbox>
              </w:sdtPr>
              <w:sdtContent>
                <w:r w:rsidRPr="009014DC">
                  <w:rPr>
                    <w:rFonts w:ascii="Segoe UI Symbol" w:eastAsia="MS Gothic" w:hAnsi="Segoe UI Symbol" w:cs="Segoe UI Symbol"/>
                    <w:szCs w:val="21"/>
                  </w:rPr>
                  <w:t>☐</w:t>
                </w:r>
              </w:sdtContent>
            </w:sdt>
            <w:r w:rsidRPr="009014DC">
              <w:rPr>
                <w:szCs w:val="21"/>
              </w:rPr>
              <w:t xml:space="preserve"> Sonstiges (Angabe der Rolle des Referenznehmers: </w:t>
            </w:r>
            <w:r w:rsidRPr="009014DC">
              <w:rPr>
                <w:i/>
                <w:noProof/>
                <w:szCs w:val="21"/>
              </w:rPr>
              <w:fldChar w:fldCharType="begin">
                <w:ffData>
                  <w:name w:val=""/>
                  <w:enabled/>
                  <w:calcOnExit/>
                  <w:textInput>
                    <w:default w:val="Rolle des Referenznehmers"/>
                  </w:textInput>
                </w:ffData>
              </w:fldChar>
            </w:r>
            <w:r w:rsidRPr="009014DC">
              <w:rPr>
                <w:i/>
                <w:noProof/>
                <w:szCs w:val="21"/>
              </w:rPr>
              <w:instrText xml:space="preserve"> FORMTEXT </w:instrText>
            </w:r>
            <w:r w:rsidRPr="009014DC">
              <w:rPr>
                <w:i/>
                <w:noProof/>
                <w:szCs w:val="21"/>
              </w:rPr>
            </w:r>
            <w:r w:rsidRPr="009014DC">
              <w:rPr>
                <w:i/>
                <w:noProof/>
                <w:szCs w:val="21"/>
              </w:rPr>
              <w:fldChar w:fldCharType="separate"/>
            </w:r>
            <w:r w:rsidRPr="009014DC">
              <w:rPr>
                <w:i/>
                <w:noProof/>
                <w:szCs w:val="21"/>
              </w:rPr>
              <w:t>Rolle des Referenznehmers</w:t>
            </w:r>
            <w:r w:rsidRPr="009014DC">
              <w:rPr>
                <w:i/>
                <w:noProof/>
                <w:szCs w:val="21"/>
              </w:rPr>
              <w:fldChar w:fldCharType="end"/>
            </w:r>
            <w:r w:rsidRPr="009014DC">
              <w:rPr>
                <w:i/>
                <w:noProof/>
                <w:szCs w:val="21"/>
              </w:rPr>
              <w:t>)</w:t>
            </w:r>
          </w:p>
        </w:tc>
      </w:tr>
      <w:tr w:rsidR="000277B5" w:rsidRPr="009014DC" w14:paraId="1F0A8B7A" w14:textId="77777777" w:rsidTr="00A14DD2">
        <w:trPr>
          <w:trHeight w:val="881"/>
        </w:trPr>
        <w:tc>
          <w:tcPr>
            <w:tcW w:w="2111" w:type="pct"/>
            <w:shd w:val="clear" w:color="auto" w:fill="F2F2F2" w:themeFill="background1" w:themeFillShade="F2"/>
          </w:tcPr>
          <w:p w14:paraId="7903C9E7" w14:textId="77777777" w:rsidR="000277B5" w:rsidRPr="009014DC" w:rsidRDefault="000277B5" w:rsidP="00A14DD2">
            <w:pPr>
              <w:pStyle w:val="LAText"/>
              <w:rPr>
                <w:szCs w:val="21"/>
              </w:rPr>
            </w:pPr>
            <w:r w:rsidRPr="009014DC">
              <w:rPr>
                <w:szCs w:val="21"/>
              </w:rPr>
              <w:t>Beschreibung de</w:t>
            </w:r>
            <w:r>
              <w:rPr>
                <w:szCs w:val="21"/>
              </w:rPr>
              <w:t>r</w:t>
            </w:r>
            <w:r w:rsidRPr="009014DC">
              <w:rPr>
                <w:szCs w:val="21"/>
              </w:rPr>
              <w:t xml:space="preserve"> Referenz:</w:t>
            </w:r>
          </w:p>
        </w:tc>
        <w:tc>
          <w:tcPr>
            <w:tcW w:w="2889" w:type="pct"/>
            <w:shd w:val="clear" w:color="auto" w:fill="F2F2F2" w:themeFill="background1" w:themeFillShade="F2"/>
          </w:tcPr>
          <w:p w14:paraId="2165A286" w14:textId="77777777" w:rsidR="000277B5" w:rsidRPr="009014DC" w:rsidRDefault="000277B5" w:rsidP="00A14DD2">
            <w:pPr>
              <w:spacing w:before="240" w:line="312" w:lineRule="auto"/>
              <w:rPr>
                <w:i/>
                <w:szCs w:val="21"/>
              </w:rPr>
            </w:pPr>
            <w:r>
              <w:rPr>
                <w:i/>
                <w:szCs w:val="21"/>
              </w:rPr>
              <w:fldChar w:fldCharType="begin">
                <w:ffData>
                  <w:name w:val=""/>
                  <w:enabled/>
                  <w:calcOnExit/>
                  <w:textInput>
                    <w:default w:val="Beschreibung der Referenz"/>
                  </w:textInput>
                </w:ffData>
              </w:fldChar>
            </w:r>
            <w:r>
              <w:rPr>
                <w:i/>
                <w:szCs w:val="21"/>
              </w:rPr>
              <w:instrText xml:space="preserve"> FORMTEXT </w:instrText>
            </w:r>
            <w:r>
              <w:rPr>
                <w:i/>
                <w:szCs w:val="21"/>
              </w:rPr>
            </w:r>
            <w:r>
              <w:rPr>
                <w:i/>
                <w:szCs w:val="21"/>
              </w:rPr>
              <w:fldChar w:fldCharType="separate"/>
            </w:r>
            <w:r>
              <w:rPr>
                <w:i/>
                <w:noProof/>
                <w:szCs w:val="21"/>
              </w:rPr>
              <w:t>Beschreibung der Referenz</w:t>
            </w:r>
            <w:r>
              <w:rPr>
                <w:i/>
                <w:szCs w:val="21"/>
              </w:rPr>
              <w:fldChar w:fldCharType="end"/>
            </w:r>
          </w:p>
          <w:p w14:paraId="5318AF0B" w14:textId="77777777" w:rsidR="000277B5" w:rsidRPr="009014DC" w:rsidRDefault="000277B5" w:rsidP="00A14DD2">
            <w:pPr>
              <w:spacing w:line="312" w:lineRule="auto"/>
              <w:rPr>
                <w:i/>
                <w:szCs w:val="21"/>
              </w:rPr>
            </w:pPr>
          </w:p>
          <w:p w14:paraId="750013F5" w14:textId="77777777" w:rsidR="000277B5" w:rsidRPr="009014DC" w:rsidRDefault="000277B5" w:rsidP="00A14DD2">
            <w:pPr>
              <w:pStyle w:val="LAText"/>
              <w:rPr>
                <w:i/>
                <w:szCs w:val="21"/>
              </w:rPr>
            </w:pPr>
          </w:p>
        </w:tc>
      </w:tr>
      <w:tr w:rsidR="000277B5" w:rsidRPr="009014DC" w14:paraId="546AD1D5" w14:textId="77777777" w:rsidTr="00A14DD2">
        <w:trPr>
          <w:trHeight w:val="690"/>
        </w:trPr>
        <w:tc>
          <w:tcPr>
            <w:tcW w:w="2111" w:type="pct"/>
            <w:shd w:val="clear" w:color="auto" w:fill="F2F2F2" w:themeFill="background1" w:themeFillShade="F2"/>
          </w:tcPr>
          <w:p w14:paraId="72958954" w14:textId="77777777" w:rsidR="000277B5" w:rsidRPr="009014DC" w:rsidRDefault="000277B5" w:rsidP="00A14DD2">
            <w:pPr>
              <w:pStyle w:val="LAText"/>
              <w:rPr>
                <w:szCs w:val="21"/>
              </w:rPr>
            </w:pPr>
            <w:r w:rsidRPr="009014DC">
              <w:rPr>
                <w:szCs w:val="21"/>
              </w:rPr>
              <w:t>Auftragswert in EUR netto:</w:t>
            </w:r>
          </w:p>
        </w:tc>
        <w:tc>
          <w:tcPr>
            <w:tcW w:w="2889" w:type="pct"/>
            <w:shd w:val="clear" w:color="auto" w:fill="F2F2F2" w:themeFill="background1" w:themeFillShade="F2"/>
          </w:tcPr>
          <w:p w14:paraId="6DC25CB1" w14:textId="77777777" w:rsidR="000277B5" w:rsidRPr="009014DC" w:rsidRDefault="000277B5" w:rsidP="00A14DD2">
            <w:pPr>
              <w:pStyle w:val="LAText"/>
              <w:rPr>
                <w:i/>
                <w:szCs w:val="21"/>
              </w:rPr>
            </w:pPr>
            <w:r w:rsidRPr="009014DC">
              <w:rPr>
                <w:i/>
                <w:szCs w:val="21"/>
              </w:rPr>
              <w:fldChar w:fldCharType="begin">
                <w:ffData>
                  <w:name w:val=""/>
                  <w:enabled/>
                  <w:calcOnExit/>
                  <w:textInput>
                    <w:default w:val="Wert des Auftrag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Wert des Auftrags</w:t>
            </w:r>
            <w:r w:rsidRPr="009014DC">
              <w:rPr>
                <w:i/>
                <w:szCs w:val="21"/>
              </w:rPr>
              <w:fldChar w:fldCharType="end"/>
            </w:r>
            <w:r w:rsidRPr="009014DC">
              <w:rPr>
                <w:i/>
                <w:szCs w:val="21"/>
              </w:rPr>
              <w:t xml:space="preserve"> EUR netto</w:t>
            </w:r>
          </w:p>
        </w:tc>
      </w:tr>
      <w:tr w:rsidR="000277B5" w:rsidRPr="009014DC" w14:paraId="5B9A1697" w14:textId="77777777" w:rsidTr="00A14DD2">
        <w:trPr>
          <w:trHeight w:val="690"/>
        </w:trPr>
        <w:tc>
          <w:tcPr>
            <w:tcW w:w="2111" w:type="pct"/>
            <w:shd w:val="clear" w:color="auto" w:fill="F2F2F2" w:themeFill="background1" w:themeFillShade="F2"/>
          </w:tcPr>
          <w:p w14:paraId="2100C900" w14:textId="77777777" w:rsidR="000277B5" w:rsidRPr="009014DC" w:rsidRDefault="000277B5" w:rsidP="00A14DD2">
            <w:pPr>
              <w:pStyle w:val="LAText"/>
              <w:rPr>
                <w:szCs w:val="21"/>
              </w:rPr>
            </w:pPr>
            <w:r w:rsidRPr="009014DC">
              <w:rPr>
                <w:szCs w:val="21"/>
              </w:rPr>
              <w:t xml:space="preserve">Erbringungszeitraum (Zeitraum der Leistungserbringung); sofern die Referenz zum Zeitpunkt der Einreichung des Angebots noch nicht beendet ist, ist in der Zeile </w:t>
            </w:r>
            <w:r w:rsidRPr="009014DC">
              <w:rPr>
                <w:i/>
                <w:iCs/>
                <w:szCs w:val="21"/>
              </w:rPr>
              <w:t>„Ende: Monat / Jahr oder laufend“</w:t>
            </w:r>
            <w:r w:rsidRPr="009014DC">
              <w:rPr>
                <w:szCs w:val="21"/>
              </w:rPr>
              <w:t xml:space="preserve"> „laufend“ anzugeben:</w:t>
            </w:r>
          </w:p>
        </w:tc>
        <w:tc>
          <w:tcPr>
            <w:tcW w:w="2889" w:type="pct"/>
            <w:shd w:val="clear" w:color="auto" w:fill="F2F2F2" w:themeFill="background1" w:themeFillShade="F2"/>
          </w:tcPr>
          <w:p w14:paraId="362BB8B4" w14:textId="77777777" w:rsidR="000277B5" w:rsidRPr="009014DC" w:rsidRDefault="000277B5" w:rsidP="00A14DD2">
            <w:pPr>
              <w:pStyle w:val="LAText"/>
              <w:rPr>
                <w:i/>
                <w:szCs w:val="21"/>
              </w:rPr>
            </w:pPr>
            <w:r w:rsidRPr="009014DC">
              <w:rPr>
                <w:szCs w:val="21"/>
              </w:rPr>
              <w:t>Beginn:</w:t>
            </w:r>
            <w:r w:rsidRPr="009014DC">
              <w:rPr>
                <w:i/>
                <w:szCs w:val="21"/>
              </w:rPr>
              <w:t xml:space="preserve"> </w:t>
            </w:r>
            <w:r w:rsidRPr="009014DC">
              <w:rPr>
                <w:i/>
                <w:szCs w:val="21"/>
              </w:rPr>
              <w:fldChar w:fldCharType="begin">
                <w:ffData>
                  <w:name w:val=""/>
                  <w:enabled/>
                  <w:calcOnExit/>
                  <w:textInput>
                    <w:default w:val="Monat / Jahr "/>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 xml:space="preserve">Monat / Jahr </w:t>
            </w:r>
            <w:r w:rsidRPr="009014DC">
              <w:rPr>
                <w:i/>
                <w:szCs w:val="21"/>
              </w:rPr>
              <w:fldChar w:fldCharType="end"/>
            </w:r>
          </w:p>
          <w:p w14:paraId="4659919B" w14:textId="77777777" w:rsidR="000277B5" w:rsidRPr="009014DC" w:rsidRDefault="000277B5" w:rsidP="00A14DD2">
            <w:pPr>
              <w:pStyle w:val="LAText"/>
              <w:rPr>
                <w:szCs w:val="21"/>
              </w:rPr>
            </w:pPr>
            <w:r w:rsidRPr="009014DC">
              <w:rPr>
                <w:iCs/>
                <w:szCs w:val="21"/>
              </w:rPr>
              <w:t>Ende:</w:t>
            </w:r>
            <w:r w:rsidRPr="009014DC">
              <w:rPr>
                <w:i/>
                <w:szCs w:val="21"/>
              </w:rPr>
              <w:t xml:space="preserve"> </w:t>
            </w:r>
            <w:r w:rsidRPr="009014DC">
              <w:rPr>
                <w:i/>
                <w:szCs w:val="21"/>
              </w:rPr>
              <w:fldChar w:fldCharType="begin">
                <w:ffData>
                  <w:name w:val=""/>
                  <w:enabled/>
                  <w:calcOnExit/>
                  <w:textInput>
                    <w:default w:val="Monat / Jahr oder laufend"/>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noProof/>
                <w:szCs w:val="21"/>
              </w:rPr>
              <w:t>Monat / Jahr oder laufend</w:t>
            </w:r>
            <w:r w:rsidRPr="009014DC">
              <w:rPr>
                <w:i/>
                <w:szCs w:val="21"/>
              </w:rPr>
              <w:fldChar w:fldCharType="end"/>
            </w:r>
          </w:p>
          <w:p w14:paraId="7533B455" w14:textId="77777777" w:rsidR="000277B5" w:rsidRPr="009014DC" w:rsidRDefault="000277B5" w:rsidP="00A14DD2">
            <w:pPr>
              <w:pStyle w:val="LAText"/>
              <w:rPr>
                <w:i/>
                <w:szCs w:val="21"/>
              </w:rPr>
            </w:pPr>
          </w:p>
        </w:tc>
      </w:tr>
      <w:tr w:rsidR="000277B5" w:rsidRPr="009014DC" w14:paraId="1B5241EA" w14:textId="77777777" w:rsidTr="00A14DD2">
        <w:trPr>
          <w:trHeight w:val="690"/>
        </w:trPr>
        <w:tc>
          <w:tcPr>
            <w:tcW w:w="2111" w:type="pct"/>
            <w:shd w:val="clear" w:color="auto" w:fill="F2F2F2" w:themeFill="background1" w:themeFillShade="F2"/>
          </w:tcPr>
          <w:p w14:paraId="4161867B" w14:textId="77777777" w:rsidR="000277B5" w:rsidRPr="009014DC" w:rsidRDefault="000277B5" w:rsidP="00A14DD2">
            <w:pPr>
              <w:pStyle w:val="LAText"/>
              <w:rPr>
                <w:szCs w:val="21"/>
              </w:rPr>
            </w:pPr>
            <w:r w:rsidRPr="009014DC">
              <w:rPr>
                <w:szCs w:val="21"/>
              </w:rPr>
              <w:t>Name des Auftraggebers, Straße, PLZ</w:t>
            </w:r>
            <w:r>
              <w:rPr>
                <w:szCs w:val="21"/>
              </w:rPr>
              <w:t xml:space="preserve"> und </w:t>
            </w:r>
            <w:r w:rsidRPr="009014DC">
              <w:rPr>
                <w:szCs w:val="21"/>
              </w:rPr>
              <w:t>Ort:</w:t>
            </w:r>
          </w:p>
        </w:tc>
        <w:tc>
          <w:tcPr>
            <w:tcW w:w="2889" w:type="pct"/>
            <w:shd w:val="clear" w:color="auto" w:fill="F2F2F2" w:themeFill="background1" w:themeFillShade="F2"/>
          </w:tcPr>
          <w:p w14:paraId="5570FE8A" w14:textId="77777777" w:rsidR="000277B5" w:rsidRPr="009014DC" w:rsidRDefault="000277B5" w:rsidP="00A14DD2">
            <w:pPr>
              <w:pStyle w:val="LAText"/>
              <w:rPr>
                <w:i/>
                <w:szCs w:val="21"/>
              </w:rPr>
            </w:pPr>
            <w:r w:rsidRPr="009014DC">
              <w:rPr>
                <w:i/>
                <w:szCs w:val="21"/>
              </w:rPr>
              <w:fldChar w:fldCharType="begin">
                <w:ffData>
                  <w:name w:val=""/>
                  <w:enabled/>
                  <w:calcOnExit/>
                  <w:textInput>
                    <w:default w:val="Name des Auftraggebers"/>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Name des Auftraggebers</w:t>
            </w:r>
            <w:r w:rsidRPr="009014DC">
              <w:rPr>
                <w:szCs w:val="21"/>
              </w:rPr>
              <w:fldChar w:fldCharType="end"/>
            </w:r>
          </w:p>
          <w:p w14:paraId="6AE1D683" w14:textId="77777777" w:rsidR="000277B5" w:rsidRPr="009014DC" w:rsidRDefault="000277B5" w:rsidP="00A14DD2">
            <w:pPr>
              <w:pStyle w:val="LAText"/>
              <w:spacing w:before="0"/>
              <w:rPr>
                <w:i/>
                <w:szCs w:val="21"/>
              </w:rPr>
            </w:pPr>
            <w:r w:rsidRPr="009014DC">
              <w:rPr>
                <w:i/>
                <w:szCs w:val="21"/>
              </w:rPr>
              <w:fldChar w:fldCharType="begin">
                <w:ffData>
                  <w:name w:val="Text3"/>
                  <w:enabled/>
                  <w:calcOnExit/>
                  <w:textInput>
                    <w:default w:val="Straße, Hausnummer"/>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Straße, Hausnummer</w:t>
            </w:r>
            <w:r w:rsidRPr="009014DC">
              <w:rPr>
                <w:szCs w:val="21"/>
              </w:rPr>
              <w:fldChar w:fldCharType="end"/>
            </w:r>
          </w:p>
          <w:p w14:paraId="74EF4C62" w14:textId="77777777" w:rsidR="000277B5" w:rsidRPr="009014DC" w:rsidRDefault="000277B5" w:rsidP="00A14DD2">
            <w:pPr>
              <w:pStyle w:val="LAText"/>
              <w:spacing w:before="0"/>
              <w:rPr>
                <w:i/>
                <w:szCs w:val="21"/>
              </w:rPr>
            </w:pPr>
            <w:r w:rsidRPr="009014DC">
              <w:rPr>
                <w:i/>
                <w:szCs w:val="21"/>
              </w:rPr>
              <w:fldChar w:fldCharType="begin">
                <w:ffData>
                  <w:name w:val="Text4"/>
                  <w:enabled/>
                  <w:calcOnExit/>
                  <w:textInput>
                    <w:default w:val="PLZ, Ort"/>
                  </w:textInput>
                </w:ffData>
              </w:fldChar>
            </w:r>
            <w:r w:rsidRPr="009014DC">
              <w:rPr>
                <w:i/>
                <w:szCs w:val="21"/>
              </w:rPr>
              <w:instrText xml:space="preserve"> FORMTEXT </w:instrText>
            </w:r>
            <w:r w:rsidRPr="009014DC">
              <w:rPr>
                <w:i/>
                <w:szCs w:val="21"/>
              </w:rPr>
            </w:r>
            <w:r w:rsidRPr="009014DC">
              <w:rPr>
                <w:i/>
                <w:szCs w:val="21"/>
              </w:rPr>
              <w:fldChar w:fldCharType="separate"/>
            </w:r>
            <w:r w:rsidRPr="009014DC">
              <w:rPr>
                <w:i/>
                <w:szCs w:val="21"/>
              </w:rPr>
              <w:t>PLZ, Ort</w:t>
            </w:r>
            <w:r w:rsidRPr="009014DC">
              <w:rPr>
                <w:szCs w:val="21"/>
              </w:rPr>
              <w:fldChar w:fldCharType="end"/>
            </w:r>
          </w:p>
        </w:tc>
      </w:tr>
    </w:tbl>
    <w:p w14:paraId="3DB780A7" w14:textId="77777777" w:rsidR="000277B5" w:rsidRPr="006734FE" w:rsidRDefault="000277B5" w:rsidP="000277B5">
      <w:pPr>
        <w:pStyle w:val="LAText"/>
      </w:pPr>
      <w:r w:rsidRPr="006734FE">
        <w:br w:type="page"/>
      </w: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2F2F2" w:themeFill="background1" w:themeFillShade="F2"/>
        <w:tblLook w:val="04A0" w:firstRow="1" w:lastRow="0" w:firstColumn="1" w:lastColumn="0" w:noHBand="0" w:noVBand="1"/>
      </w:tblPr>
      <w:tblGrid>
        <w:gridCol w:w="3545"/>
        <w:gridCol w:w="5521"/>
      </w:tblGrid>
      <w:tr w:rsidR="000277B5" w14:paraId="07B8B5C1" w14:textId="77777777" w:rsidTr="00A14DD2">
        <w:tc>
          <w:tcPr>
            <w:tcW w:w="5000" w:type="pct"/>
            <w:gridSpan w:val="2"/>
            <w:shd w:val="clear" w:color="auto" w:fill="D9D9D9" w:themeFill="background1" w:themeFillShade="D9"/>
          </w:tcPr>
          <w:p w14:paraId="43CF6DEB" w14:textId="77777777" w:rsidR="000277B5" w:rsidRPr="00356937" w:rsidRDefault="000277B5" w:rsidP="00A14DD2">
            <w:pPr>
              <w:pStyle w:val="LAText"/>
              <w:ind w:left="459" w:hanging="459"/>
              <w:rPr>
                <w:b/>
                <w:szCs w:val="21"/>
                <w:highlight w:val="yellow"/>
              </w:rPr>
            </w:pPr>
            <w:r w:rsidRPr="00356937">
              <w:rPr>
                <w:b/>
                <w:szCs w:val="21"/>
              </w:rPr>
              <w:lastRenderedPageBreak/>
              <w:t>Angaben zur Geeignetheit der Referenz</w:t>
            </w:r>
          </w:p>
        </w:tc>
      </w:tr>
      <w:tr w:rsidR="000277B5" w:rsidRPr="009014DC" w14:paraId="29148D9C" w14:textId="77777777" w:rsidTr="00A14DD2">
        <w:tc>
          <w:tcPr>
            <w:tcW w:w="1955" w:type="pct"/>
            <w:shd w:val="clear" w:color="auto" w:fill="F2F2F2" w:themeFill="background1" w:themeFillShade="F2"/>
          </w:tcPr>
          <w:p w14:paraId="5421575F" w14:textId="77777777" w:rsidR="000277B5" w:rsidRPr="009014DC" w:rsidRDefault="000277B5" w:rsidP="00A14DD2">
            <w:pPr>
              <w:pStyle w:val="LAText"/>
              <w:rPr>
                <w:szCs w:val="21"/>
              </w:rPr>
            </w:pPr>
            <w:r w:rsidRPr="006734FE">
              <w:t>Gegenstand der Referenz sind individuelle betreuende Maßnahmen aus dem Rechtskreis des SGB II für gesundheitlich</w:t>
            </w:r>
            <w:r>
              <w:t>, d.h. physisch oder psychisch</w:t>
            </w:r>
            <w:r w:rsidRPr="006734FE">
              <w:t xml:space="preserve"> beeinträchtigte bzw. eingeschränkte </w:t>
            </w:r>
            <w:r>
              <w:t>Leistungsberechtigte:</w:t>
            </w:r>
          </w:p>
        </w:tc>
        <w:tc>
          <w:tcPr>
            <w:tcW w:w="3045" w:type="pct"/>
            <w:shd w:val="clear" w:color="auto" w:fill="F2F2F2" w:themeFill="background1" w:themeFillShade="F2"/>
          </w:tcPr>
          <w:p w14:paraId="1E21C270" w14:textId="77777777" w:rsidR="000277B5" w:rsidRPr="00356937" w:rsidRDefault="000277B5" w:rsidP="00A14DD2">
            <w:pPr>
              <w:pStyle w:val="LAText"/>
              <w:ind w:left="459" w:hanging="459"/>
              <w:rPr>
                <w:szCs w:val="21"/>
              </w:rPr>
            </w:pPr>
            <w:sdt>
              <w:sdtPr>
                <w:rPr>
                  <w:szCs w:val="21"/>
                </w:rPr>
                <w:id w:val="-46535016"/>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ja</w:t>
            </w:r>
          </w:p>
          <w:p w14:paraId="102CFDE2" w14:textId="77777777" w:rsidR="000277B5" w:rsidRPr="009014DC" w:rsidRDefault="000277B5" w:rsidP="00A14DD2">
            <w:pPr>
              <w:pStyle w:val="LAText"/>
              <w:spacing w:before="0"/>
              <w:ind w:left="459" w:hanging="459"/>
              <w:rPr>
                <w:szCs w:val="21"/>
                <w:highlight w:val="yellow"/>
              </w:rPr>
            </w:pPr>
            <w:sdt>
              <w:sdtPr>
                <w:rPr>
                  <w:szCs w:val="21"/>
                </w:rPr>
                <w:id w:val="-1205484825"/>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nein (</w:t>
            </w:r>
            <w:r w:rsidRPr="00356937">
              <w:rPr>
                <w:i/>
                <w:szCs w:val="21"/>
              </w:rPr>
              <w:t>in diesem Fall kann die Referenz nicht berücksichtigt werden</w:t>
            </w:r>
            <w:r w:rsidRPr="00356937">
              <w:rPr>
                <w:szCs w:val="21"/>
              </w:rPr>
              <w:t>)</w:t>
            </w:r>
          </w:p>
        </w:tc>
      </w:tr>
      <w:tr w:rsidR="000277B5" w:rsidRPr="009014DC" w14:paraId="77739D66" w14:textId="77777777" w:rsidTr="00A14DD2">
        <w:tc>
          <w:tcPr>
            <w:tcW w:w="1955" w:type="pct"/>
            <w:shd w:val="clear" w:color="auto" w:fill="F2F2F2" w:themeFill="background1" w:themeFillShade="F2"/>
          </w:tcPr>
          <w:p w14:paraId="14897097" w14:textId="77777777" w:rsidR="000277B5" w:rsidRPr="009014DC" w:rsidRDefault="000277B5" w:rsidP="00A14DD2">
            <w:pPr>
              <w:pStyle w:val="LAText"/>
              <w:rPr>
                <w:szCs w:val="21"/>
              </w:rPr>
            </w:pPr>
            <w:r w:rsidRPr="00356937">
              <w:rPr>
                <w:szCs w:val="21"/>
              </w:rPr>
              <w:t xml:space="preserve">In der Referenz </w:t>
            </w:r>
            <w:proofErr w:type="gramStart"/>
            <w:r w:rsidRPr="00356937">
              <w:rPr>
                <w:szCs w:val="21"/>
              </w:rPr>
              <w:t>wurden</w:t>
            </w:r>
            <w:proofErr w:type="gramEnd"/>
            <w:r w:rsidRPr="00356937">
              <w:rPr>
                <w:szCs w:val="21"/>
              </w:rPr>
              <w:t xml:space="preserve"> mindestens ein Arzt</w:t>
            </w:r>
            <w:r>
              <w:rPr>
                <w:szCs w:val="21"/>
              </w:rPr>
              <w:t xml:space="preserve"> oder </w:t>
            </w:r>
            <w:r w:rsidRPr="00356937">
              <w:rPr>
                <w:szCs w:val="21"/>
              </w:rPr>
              <w:t xml:space="preserve">Psychologe </w:t>
            </w:r>
            <w:r w:rsidRPr="000C397E">
              <w:rPr>
                <w:szCs w:val="21"/>
                <w:u w:val="single"/>
              </w:rPr>
              <w:t>und</w:t>
            </w:r>
            <w:r w:rsidRPr="00356937">
              <w:rPr>
                <w:szCs w:val="21"/>
              </w:rPr>
              <w:t xml:space="preserve"> ein Coach eingesetzt</w:t>
            </w:r>
            <w:r>
              <w:rPr>
                <w:szCs w:val="21"/>
              </w:rPr>
              <w:t>:</w:t>
            </w:r>
          </w:p>
        </w:tc>
        <w:tc>
          <w:tcPr>
            <w:tcW w:w="3045" w:type="pct"/>
            <w:shd w:val="clear" w:color="auto" w:fill="F2F2F2" w:themeFill="background1" w:themeFillShade="F2"/>
          </w:tcPr>
          <w:p w14:paraId="77B11F4D" w14:textId="77777777" w:rsidR="000277B5" w:rsidRPr="009014DC" w:rsidRDefault="000277B5" w:rsidP="00A14DD2">
            <w:pPr>
              <w:pStyle w:val="LAText"/>
              <w:ind w:left="459" w:hanging="459"/>
              <w:rPr>
                <w:szCs w:val="21"/>
              </w:rPr>
            </w:pPr>
            <w:sdt>
              <w:sdtPr>
                <w:rPr>
                  <w:szCs w:val="21"/>
                </w:rPr>
                <w:id w:val="1987274158"/>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ab/>
              <w:t>ja</w:t>
            </w:r>
          </w:p>
          <w:p w14:paraId="610AD3FE" w14:textId="77777777" w:rsidR="000277B5" w:rsidRPr="009014DC" w:rsidRDefault="000277B5" w:rsidP="00A14DD2">
            <w:pPr>
              <w:pStyle w:val="LAText"/>
              <w:spacing w:before="0"/>
              <w:ind w:left="459" w:hanging="459"/>
              <w:rPr>
                <w:szCs w:val="21"/>
              </w:rPr>
            </w:pPr>
            <w:sdt>
              <w:sdtPr>
                <w:rPr>
                  <w:szCs w:val="21"/>
                </w:rPr>
                <w:id w:val="189957586"/>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0277B5" w:rsidRPr="009014DC" w14:paraId="2AC73ED2" w14:textId="77777777" w:rsidTr="00A14DD2">
        <w:tc>
          <w:tcPr>
            <w:tcW w:w="1955" w:type="pct"/>
            <w:shd w:val="clear" w:color="auto" w:fill="F2F2F2" w:themeFill="background1" w:themeFillShade="F2"/>
          </w:tcPr>
          <w:p w14:paraId="296A4200" w14:textId="77777777" w:rsidR="000277B5" w:rsidRPr="009014DC" w:rsidRDefault="000277B5" w:rsidP="00A14DD2">
            <w:pPr>
              <w:pStyle w:val="LAText"/>
              <w:rPr>
                <w:szCs w:val="21"/>
              </w:rPr>
            </w:pPr>
            <w:r w:rsidRPr="00356937">
              <w:rPr>
                <w:szCs w:val="21"/>
              </w:rPr>
              <w:t>Die Maßnahme in der Referenz war darauf ausgerichtet, dass die Erwerbsfähigkeit der Leistungsberechtigten erhalten, verbessert oder wiederhergestellt wird.</w:t>
            </w:r>
          </w:p>
        </w:tc>
        <w:tc>
          <w:tcPr>
            <w:tcW w:w="3045" w:type="pct"/>
            <w:shd w:val="clear" w:color="auto" w:fill="F2F2F2" w:themeFill="background1" w:themeFillShade="F2"/>
          </w:tcPr>
          <w:p w14:paraId="6C72BBDC" w14:textId="77777777" w:rsidR="000277B5" w:rsidRPr="009014DC" w:rsidRDefault="000277B5" w:rsidP="00A14DD2">
            <w:pPr>
              <w:pStyle w:val="LAText"/>
              <w:ind w:left="459" w:hanging="459"/>
              <w:rPr>
                <w:szCs w:val="21"/>
              </w:rPr>
            </w:pPr>
            <w:sdt>
              <w:sdtPr>
                <w:rPr>
                  <w:szCs w:val="21"/>
                </w:rPr>
                <w:id w:val="427625401"/>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szCs w:val="21"/>
              </w:rPr>
              <w:tab/>
              <w:t>ja</w:t>
            </w:r>
          </w:p>
          <w:p w14:paraId="089DDA2A" w14:textId="77777777" w:rsidR="000277B5" w:rsidRPr="009014DC" w:rsidRDefault="000277B5" w:rsidP="00A14DD2">
            <w:pPr>
              <w:pStyle w:val="LAText"/>
              <w:spacing w:before="0"/>
              <w:ind w:left="459" w:hanging="459"/>
              <w:rPr>
                <w:i/>
                <w:szCs w:val="21"/>
              </w:rPr>
            </w:pPr>
            <w:sdt>
              <w:sdtPr>
                <w:rPr>
                  <w:szCs w:val="21"/>
                </w:rPr>
                <w:id w:val="260882643"/>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0277B5" w:rsidRPr="009014DC" w14:paraId="252CE58E" w14:textId="77777777" w:rsidTr="00A14DD2">
        <w:tc>
          <w:tcPr>
            <w:tcW w:w="1955" w:type="pct"/>
            <w:shd w:val="clear" w:color="auto" w:fill="F2F2F2" w:themeFill="background1" w:themeFillShade="F2"/>
          </w:tcPr>
          <w:p w14:paraId="38C1D5A8" w14:textId="77777777" w:rsidR="000277B5" w:rsidRPr="00356937" w:rsidRDefault="000277B5" w:rsidP="00A14DD2">
            <w:pPr>
              <w:pStyle w:val="LAText"/>
              <w:rPr>
                <w:szCs w:val="21"/>
              </w:rPr>
            </w:pPr>
            <w:r w:rsidRPr="00356937">
              <w:rPr>
                <w:szCs w:val="21"/>
              </w:rPr>
              <w:t>Die Referenz wurde aus Sicht des Referenzauftraggebers vertragskonform erbracht</w:t>
            </w:r>
            <w:r>
              <w:rPr>
                <w:szCs w:val="21"/>
              </w:rPr>
              <w:t>:</w:t>
            </w:r>
          </w:p>
        </w:tc>
        <w:tc>
          <w:tcPr>
            <w:tcW w:w="3045" w:type="pct"/>
            <w:shd w:val="clear" w:color="auto" w:fill="F2F2F2" w:themeFill="background1" w:themeFillShade="F2"/>
          </w:tcPr>
          <w:p w14:paraId="7F2E5FED" w14:textId="77777777" w:rsidR="000277B5" w:rsidRPr="009014DC" w:rsidRDefault="000277B5" w:rsidP="00A14DD2">
            <w:pPr>
              <w:pStyle w:val="LAText"/>
              <w:ind w:left="459" w:hanging="459"/>
              <w:rPr>
                <w:szCs w:val="21"/>
              </w:rPr>
            </w:pPr>
            <w:sdt>
              <w:sdtPr>
                <w:rPr>
                  <w:szCs w:val="21"/>
                </w:rPr>
                <w:id w:val="-1037975306"/>
                <w14:checkbox>
                  <w14:checked w14:val="0"/>
                  <w14:checkedState w14:val="2612" w14:font="MS Gothic"/>
                  <w14:uncheckedState w14:val="2610" w14:font="MS Gothic"/>
                </w14:checkbox>
              </w:sdtPr>
              <w:sdtContent>
                <w:r>
                  <w:rPr>
                    <w:rFonts w:ascii="MS Gothic" w:eastAsia="MS Gothic" w:hAnsi="MS Gothic" w:hint="eastAsia"/>
                    <w:szCs w:val="21"/>
                  </w:rPr>
                  <w:t>☐</w:t>
                </w:r>
              </w:sdtContent>
            </w:sdt>
            <w:r w:rsidRPr="009014DC">
              <w:rPr>
                <w:szCs w:val="21"/>
              </w:rPr>
              <w:tab/>
              <w:t>ja</w:t>
            </w:r>
          </w:p>
          <w:p w14:paraId="3122F565" w14:textId="77777777" w:rsidR="000277B5" w:rsidRDefault="000277B5" w:rsidP="00A14DD2">
            <w:pPr>
              <w:pStyle w:val="LAText"/>
              <w:ind w:left="459" w:hanging="459"/>
              <w:rPr>
                <w:szCs w:val="21"/>
              </w:rPr>
            </w:pPr>
            <w:sdt>
              <w:sdtPr>
                <w:rPr>
                  <w:szCs w:val="21"/>
                </w:rPr>
                <w:id w:val="-151756375"/>
                <w14:checkbox>
                  <w14:checked w14:val="0"/>
                  <w14:checkedState w14:val="2612" w14:font="MS Gothic"/>
                  <w14:uncheckedState w14:val="2610" w14:font="MS Gothic"/>
                </w14:checkbox>
              </w:sdtPr>
              <w:sdtContent>
                <w:r w:rsidRPr="009014DC">
                  <w:rPr>
                    <w:rFonts w:ascii="Segoe UI Symbol" w:hAnsi="Segoe UI Symbol" w:cs="Segoe UI Symbol"/>
                    <w:szCs w:val="21"/>
                  </w:rPr>
                  <w:t>☐</w:t>
                </w:r>
              </w:sdtContent>
            </w:sdt>
            <w:r w:rsidRPr="009014DC">
              <w:rPr>
                <w:bCs/>
                <w:szCs w:val="21"/>
              </w:rPr>
              <w:tab/>
            </w:r>
            <w:r w:rsidRPr="009014DC">
              <w:rPr>
                <w:szCs w:val="21"/>
              </w:rPr>
              <w:t>nein (</w:t>
            </w:r>
            <w:r w:rsidRPr="009014DC">
              <w:rPr>
                <w:i/>
                <w:szCs w:val="21"/>
              </w:rPr>
              <w:t>in diesem Fall kann die Referenz nicht berücksichtigt werden</w:t>
            </w:r>
            <w:r w:rsidRPr="009014DC">
              <w:rPr>
                <w:szCs w:val="21"/>
              </w:rPr>
              <w:t>)</w:t>
            </w:r>
          </w:p>
        </w:tc>
      </w:tr>
      <w:tr w:rsidR="000277B5" w:rsidRPr="00356937" w14:paraId="35C8A7A5" w14:textId="77777777" w:rsidTr="00A14DD2">
        <w:tc>
          <w:tcPr>
            <w:tcW w:w="5000" w:type="pct"/>
            <w:gridSpan w:val="2"/>
            <w:shd w:val="clear" w:color="auto" w:fill="D9D9D9" w:themeFill="background1" w:themeFillShade="D9"/>
          </w:tcPr>
          <w:p w14:paraId="466F4576" w14:textId="77777777" w:rsidR="000277B5" w:rsidRPr="00356937" w:rsidRDefault="000277B5" w:rsidP="00A14DD2">
            <w:pPr>
              <w:pStyle w:val="LAText"/>
              <w:ind w:left="459" w:hanging="459"/>
              <w:rPr>
                <w:b/>
                <w:szCs w:val="21"/>
                <w:highlight w:val="yellow"/>
              </w:rPr>
            </w:pPr>
            <w:r>
              <w:rPr>
                <w:b/>
                <w:szCs w:val="21"/>
              </w:rPr>
              <w:t>Weitere Mindestanforderung</w:t>
            </w:r>
          </w:p>
        </w:tc>
      </w:tr>
      <w:tr w:rsidR="000277B5" w:rsidRPr="009014DC" w14:paraId="3B7628A2" w14:textId="77777777" w:rsidTr="00A14DD2">
        <w:tc>
          <w:tcPr>
            <w:tcW w:w="1955" w:type="pct"/>
            <w:shd w:val="clear" w:color="auto" w:fill="F2F2F2" w:themeFill="background1" w:themeFillShade="F2"/>
          </w:tcPr>
          <w:p w14:paraId="6DD42E5E" w14:textId="77777777" w:rsidR="000277B5" w:rsidRDefault="000277B5" w:rsidP="00A14DD2">
            <w:pPr>
              <w:pStyle w:val="LAText1"/>
              <w:ind w:left="0"/>
            </w:pPr>
            <w:r>
              <w:t xml:space="preserve">Gleichzeitig, d.h. während des gesamten Leistungszeitraums der Referenz wurden mindestens 40 Teilnehmende parallel individuell betreut. </w:t>
            </w:r>
          </w:p>
          <w:p w14:paraId="0003CCA8" w14:textId="77777777" w:rsidR="000277B5" w:rsidRDefault="000277B5" w:rsidP="00A14DD2">
            <w:pPr>
              <w:pStyle w:val="LAText1"/>
              <w:ind w:left="0"/>
            </w:pPr>
            <w:r>
              <w:t xml:space="preserve">Diese Anforderung kann das eignungsverleihende Unternehmen entweder durch die eingereichten geeigneten Referenzen zum SGB II erreichen. Das eignungsverleihende Unternehmen kann ergänzend jedoch auch Referenzen aus anderen Sozialgesetzbüchern heranziehen, sofern diese gleichzeitig zu der eingereichten geeigneten Referenz nach SGB II erbracht </w:t>
            </w:r>
            <w:r>
              <w:lastRenderedPageBreak/>
              <w:t>wurden und zumindest die nachfolgende Voraussetzung erfüllen:</w:t>
            </w:r>
          </w:p>
          <w:p w14:paraId="2CCEE9ED" w14:textId="77777777" w:rsidR="000277B5" w:rsidRPr="009014DC" w:rsidRDefault="000277B5" w:rsidP="00A14DD2">
            <w:pPr>
              <w:pStyle w:val="LAText"/>
              <w:rPr>
                <w:szCs w:val="21"/>
              </w:rPr>
            </w:pPr>
            <w:r w:rsidRPr="006734FE">
              <w:fldChar w:fldCharType="begin"/>
            </w:r>
            <w:r w:rsidRPr="006734FE">
              <w:instrText>LL_ID:hqgvg8mDWq6t47yRX</w:instrText>
            </w:r>
            <w:r w:rsidRPr="006734FE">
              <w:fldChar w:fldCharType="separate"/>
            </w:r>
            <w:r w:rsidRPr="006734FE">
              <w:fldChar w:fldCharType="end"/>
            </w:r>
            <w:r w:rsidRPr="006734FE">
              <w:t xml:space="preserve">Gegenstand der Referenz sind individuelle betreuende Maßnahmen </w:t>
            </w:r>
            <w:r>
              <w:t>für Leistungsberechtigte</w:t>
            </w:r>
            <w:r w:rsidRPr="006734FE">
              <w:t xml:space="preserve"> aus dem Rechtskreis de</w:t>
            </w:r>
            <w:r>
              <w:t>r Sozialgesetzbücher</w:t>
            </w:r>
            <w:r w:rsidRPr="006734FE">
              <w:t>.</w:t>
            </w:r>
            <w:r>
              <w:t xml:space="preserve"> Individuell betreuende Maßnahmen sind solche Maßnahmen, die eine auf die individuelle Person und deren Situation zentrierte Betreuung vorsehen</w:t>
            </w:r>
          </w:p>
        </w:tc>
        <w:tc>
          <w:tcPr>
            <w:tcW w:w="3045" w:type="pct"/>
            <w:shd w:val="clear" w:color="auto" w:fill="F2F2F2" w:themeFill="background1" w:themeFillShade="F2"/>
          </w:tcPr>
          <w:p w14:paraId="18F0F8FA" w14:textId="77777777" w:rsidR="000277B5" w:rsidRDefault="000277B5" w:rsidP="00A14DD2">
            <w:pPr>
              <w:pStyle w:val="LAText"/>
              <w:ind w:left="459" w:hanging="459"/>
              <w:rPr>
                <w:szCs w:val="21"/>
              </w:rPr>
            </w:pPr>
            <w:sdt>
              <w:sdtPr>
                <w:rPr>
                  <w:szCs w:val="21"/>
                </w:rPr>
                <w:id w:val="-132339109"/>
                <w14:checkbox>
                  <w14:checked w14:val="0"/>
                  <w14:checkedState w14:val="2612" w14:font="MS Gothic"/>
                  <w14:uncheckedState w14:val="2610" w14:font="MS Gothic"/>
                </w14:checkbox>
              </w:sdtPr>
              <w:sdtContent>
                <w:r>
                  <w:rPr>
                    <w:rFonts w:ascii="MS Gothic" w:eastAsia="MS Gothic" w:hAnsi="MS Gothic" w:hint="eastAsia"/>
                    <w:szCs w:val="21"/>
                  </w:rPr>
                  <w:t>☐</w:t>
                </w:r>
              </w:sdtContent>
            </w:sdt>
            <w:r w:rsidRPr="00356937">
              <w:rPr>
                <w:szCs w:val="21"/>
              </w:rPr>
              <w:tab/>
              <w:t>ja</w:t>
            </w:r>
          </w:p>
          <w:p w14:paraId="6F8C41E2" w14:textId="77777777" w:rsidR="000277B5" w:rsidRPr="00452B68" w:rsidRDefault="000277B5" w:rsidP="00A14DD2">
            <w:pPr>
              <w:pStyle w:val="LAText"/>
              <w:rPr>
                <w:i/>
                <w:szCs w:val="21"/>
              </w:rPr>
            </w:pPr>
            <w:r w:rsidRPr="00452B68">
              <w:rPr>
                <w:i/>
                <w:szCs w:val="21"/>
              </w:rPr>
              <w:t>Falls d</w:t>
            </w:r>
            <w:r>
              <w:rPr>
                <w:i/>
                <w:szCs w:val="21"/>
              </w:rPr>
              <w:t xml:space="preserve">as eignungsverleihende Unternehmen </w:t>
            </w:r>
            <w:r w:rsidRPr="00452B68">
              <w:rPr>
                <w:i/>
                <w:szCs w:val="21"/>
              </w:rPr>
              <w:t xml:space="preserve">„ja“ </w:t>
            </w:r>
            <w:r>
              <w:rPr>
                <w:i/>
                <w:szCs w:val="21"/>
              </w:rPr>
              <w:t>ankreuzt</w:t>
            </w:r>
            <w:r w:rsidRPr="00452B68">
              <w:rPr>
                <w:i/>
                <w:szCs w:val="21"/>
              </w:rPr>
              <w:t>, hat e</w:t>
            </w:r>
            <w:r>
              <w:rPr>
                <w:i/>
                <w:szCs w:val="21"/>
              </w:rPr>
              <w:t>s</w:t>
            </w:r>
            <w:r w:rsidRPr="00452B68">
              <w:rPr>
                <w:i/>
                <w:szCs w:val="21"/>
              </w:rPr>
              <w:t xml:space="preserve"> </w:t>
            </w:r>
            <w:r>
              <w:rPr>
                <w:i/>
                <w:szCs w:val="21"/>
              </w:rPr>
              <w:t>die folgenden Angaben zu machen</w:t>
            </w:r>
            <w:r w:rsidRPr="00452B68">
              <w:rPr>
                <w:i/>
                <w:szCs w:val="21"/>
              </w:rPr>
              <w:t>:</w:t>
            </w:r>
          </w:p>
          <w:p w14:paraId="72C85FFD" w14:textId="77777777" w:rsidR="000277B5" w:rsidRDefault="000277B5" w:rsidP="00A14DD2">
            <w:pPr>
              <w:pStyle w:val="LAAufz1"/>
              <w:numPr>
                <w:ilvl w:val="0"/>
                <w:numId w:val="26"/>
              </w:numPr>
              <w:ind w:left="314" w:hanging="283"/>
            </w:pPr>
            <w:r>
              <w:t xml:space="preserve">Anzahl der individuell betreuten Teilnehmenden in dieser Referenz: </w:t>
            </w: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r>
              <w:t xml:space="preserve"> </w:t>
            </w:r>
          </w:p>
          <w:p w14:paraId="0C177043" w14:textId="77777777" w:rsidR="000277B5" w:rsidRDefault="000277B5" w:rsidP="00A14DD2">
            <w:pPr>
              <w:pStyle w:val="LAAufz1"/>
              <w:numPr>
                <w:ilvl w:val="0"/>
                <w:numId w:val="26"/>
              </w:numPr>
              <w:ind w:left="314" w:hanging="283"/>
            </w:pPr>
            <w:r>
              <w:t xml:space="preserve">Angaben zu weiteren Referenzen mit Anzahl der Teilnehmenden die dabei gleichzeitig, d.h. während des gesamten Leistungszeitraums dieser Referenz parallel, individuell betreut wurden: </w:t>
            </w:r>
          </w:p>
          <w:tbl>
            <w:tblPr>
              <w:tblStyle w:val="Tabellenraster"/>
              <w:tblW w:w="0" w:type="auto"/>
              <w:tblInd w:w="314" w:type="dxa"/>
              <w:tblLook w:val="04A0" w:firstRow="1" w:lastRow="0" w:firstColumn="1" w:lastColumn="0" w:noHBand="0" w:noVBand="1"/>
            </w:tblPr>
            <w:tblGrid>
              <w:gridCol w:w="1578"/>
              <w:gridCol w:w="3403"/>
            </w:tblGrid>
            <w:tr w:rsidR="000277B5" w14:paraId="702AB412" w14:textId="77777777" w:rsidTr="00A14DD2">
              <w:tc>
                <w:tcPr>
                  <w:tcW w:w="1578" w:type="dxa"/>
                </w:tcPr>
                <w:p w14:paraId="7A3A7DD9" w14:textId="77777777" w:rsidR="000277B5" w:rsidRDefault="000277B5" w:rsidP="00A14DD2">
                  <w:pPr>
                    <w:pStyle w:val="LAAufz1"/>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30FAE0EC" w14:textId="77777777" w:rsidR="000277B5" w:rsidRDefault="000277B5" w:rsidP="00A14DD2">
                  <w:pPr>
                    <w:pStyle w:val="LAAufz1"/>
                  </w:pPr>
                </w:p>
              </w:tc>
              <w:tc>
                <w:tcPr>
                  <w:tcW w:w="3403" w:type="dxa"/>
                </w:tcPr>
                <w:p w14:paraId="23939793" w14:textId="77777777" w:rsidR="000277B5" w:rsidRDefault="000277B5" w:rsidP="00A14DD2">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 xml:space="preserve">Entweder (1) Nennung der Tabellen-Nr. der angegebenen Referenz aus SGB II oder (2) Beschreibung der weiteren </w:t>
                  </w:r>
                  <w:r>
                    <w:rPr>
                      <w:noProof/>
                    </w:rPr>
                    <w:lastRenderedPageBreak/>
                    <w:t>Referenz(en) unter Nennung des Rechtskreis nach SGB</w:t>
                  </w:r>
                  <w:r>
                    <w:fldChar w:fldCharType="end"/>
                  </w:r>
                </w:p>
              </w:tc>
            </w:tr>
            <w:tr w:rsidR="000277B5" w14:paraId="777FA5FB" w14:textId="77777777" w:rsidTr="00A14DD2">
              <w:tc>
                <w:tcPr>
                  <w:tcW w:w="1578" w:type="dxa"/>
                </w:tcPr>
                <w:p w14:paraId="314B164B" w14:textId="77777777" w:rsidR="000277B5" w:rsidRDefault="000277B5" w:rsidP="00A14DD2">
                  <w:pPr>
                    <w:pStyle w:val="LAAufz1"/>
                    <w:ind w:left="31"/>
                  </w:pPr>
                  <w:r>
                    <w:lastRenderedPageBreak/>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28A3098C" w14:textId="77777777" w:rsidR="000277B5" w:rsidRDefault="000277B5" w:rsidP="00A14DD2">
                  <w:pPr>
                    <w:pStyle w:val="LAAufz1"/>
                  </w:pPr>
                </w:p>
              </w:tc>
              <w:tc>
                <w:tcPr>
                  <w:tcW w:w="3403" w:type="dxa"/>
                </w:tcPr>
                <w:p w14:paraId="11B21295" w14:textId="77777777" w:rsidR="000277B5" w:rsidRDefault="000277B5" w:rsidP="00A14DD2">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0277B5" w14:paraId="73641342" w14:textId="77777777" w:rsidTr="00A14DD2">
              <w:tc>
                <w:tcPr>
                  <w:tcW w:w="1578" w:type="dxa"/>
                </w:tcPr>
                <w:p w14:paraId="770F95CD" w14:textId="77777777" w:rsidR="000277B5" w:rsidRDefault="000277B5" w:rsidP="00A14DD2">
                  <w:pPr>
                    <w:pStyle w:val="LAAufz1"/>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2BF2D0FC" w14:textId="77777777" w:rsidR="000277B5" w:rsidRDefault="000277B5" w:rsidP="00A14DD2">
                  <w:pPr>
                    <w:pStyle w:val="LAAufz1"/>
                  </w:pPr>
                </w:p>
              </w:tc>
              <w:tc>
                <w:tcPr>
                  <w:tcW w:w="3403" w:type="dxa"/>
                </w:tcPr>
                <w:p w14:paraId="1D482299" w14:textId="77777777" w:rsidR="000277B5" w:rsidRDefault="000277B5" w:rsidP="00A14DD2">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r w:rsidR="000277B5" w14:paraId="2B8D7506" w14:textId="77777777" w:rsidTr="00A14DD2">
              <w:tc>
                <w:tcPr>
                  <w:tcW w:w="1578" w:type="dxa"/>
                </w:tcPr>
                <w:p w14:paraId="6143B659" w14:textId="77777777" w:rsidR="000277B5" w:rsidRDefault="000277B5" w:rsidP="00A14DD2">
                  <w:pPr>
                    <w:pStyle w:val="LAAufz1"/>
                    <w:ind w:left="31"/>
                  </w:pPr>
                  <w:r>
                    <w:fldChar w:fldCharType="begin">
                      <w:ffData>
                        <w:name w:val="Text4"/>
                        <w:enabled/>
                        <w:calcOnExit/>
                        <w:textInput>
                          <w:default w:val="Anzahl Teilnehmende"/>
                        </w:textInput>
                      </w:ffData>
                    </w:fldChar>
                  </w:r>
                  <w:r>
                    <w:instrText xml:space="preserve"> FORMTEXT </w:instrText>
                  </w:r>
                  <w:r>
                    <w:fldChar w:fldCharType="separate"/>
                  </w:r>
                  <w:r>
                    <w:rPr>
                      <w:noProof/>
                    </w:rPr>
                    <w:t>Anzahl Teilnehmende</w:t>
                  </w:r>
                  <w:r>
                    <w:fldChar w:fldCharType="end"/>
                  </w:r>
                </w:p>
                <w:p w14:paraId="7DB75968" w14:textId="77777777" w:rsidR="000277B5" w:rsidRDefault="000277B5" w:rsidP="00A14DD2">
                  <w:pPr>
                    <w:pStyle w:val="LAAufz1"/>
                  </w:pPr>
                </w:p>
              </w:tc>
              <w:tc>
                <w:tcPr>
                  <w:tcW w:w="3403" w:type="dxa"/>
                </w:tcPr>
                <w:p w14:paraId="7DEDEC41" w14:textId="77777777" w:rsidR="000277B5" w:rsidRDefault="000277B5" w:rsidP="00A14DD2">
                  <w:pPr>
                    <w:pStyle w:val="LAAufz1"/>
                  </w:pPr>
                  <w:r>
                    <w:fldChar w:fldCharType="begin">
                      <w:ffData>
                        <w:name w:val=""/>
                        <w:enabled/>
                        <w:calcOnExit/>
                        <w:textInput>
                          <w:default w:val="Entweder (1) Nennung der Tabellen-Nr. der angegebenen Referenz aus SGB II oder (2) Beschreibung der weiteren Referenz(en) unter Nennung des Rechtskreis nach SGB"/>
                        </w:textInput>
                      </w:ffData>
                    </w:fldChar>
                  </w:r>
                  <w:r>
                    <w:instrText xml:space="preserve"> FORMTEXT </w:instrText>
                  </w:r>
                  <w:r>
                    <w:fldChar w:fldCharType="separate"/>
                  </w:r>
                  <w:r>
                    <w:rPr>
                      <w:noProof/>
                    </w:rPr>
                    <w:t>Entweder (1) Nennung der Tabellen-Nr. der angegebenen Referenz aus SGB II oder (2) Beschreibung der weiteren Referenz(en) unter Nennung des Rechtskreis nach SGB</w:t>
                  </w:r>
                  <w:r>
                    <w:fldChar w:fldCharType="end"/>
                  </w:r>
                </w:p>
              </w:tc>
            </w:tr>
          </w:tbl>
          <w:p w14:paraId="6CCF20F2" w14:textId="77777777" w:rsidR="000277B5" w:rsidRDefault="000277B5" w:rsidP="00A14DD2">
            <w:pPr>
              <w:pStyle w:val="LAText"/>
              <w:spacing w:before="0"/>
              <w:ind w:left="459" w:hanging="459"/>
              <w:rPr>
                <w:szCs w:val="21"/>
              </w:rPr>
            </w:pPr>
          </w:p>
          <w:p w14:paraId="612FE5D7" w14:textId="77777777" w:rsidR="000277B5" w:rsidRPr="00AC6EC3" w:rsidRDefault="000277B5" w:rsidP="00A14DD2">
            <w:pPr>
              <w:pStyle w:val="LAText"/>
              <w:spacing w:before="0"/>
              <w:rPr>
                <w:i/>
                <w:szCs w:val="21"/>
              </w:rPr>
            </w:pPr>
            <w:r>
              <w:rPr>
                <w:i/>
                <w:szCs w:val="21"/>
              </w:rPr>
              <w:t xml:space="preserve">Wird die Erfüllung der Mindestanforderung anhand der Angaben des eignungsverleihenden Unternehmens nicht nachgewiesen, kann die Referenz nicht berücksichtigt werden. </w:t>
            </w:r>
          </w:p>
          <w:p w14:paraId="059141C0" w14:textId="77777777" w:rsidR="000277B5" w:rsidRDefault="000277B5" w:rsidP="00A14DD2">
            <w:pPr>
              <w:pStyle w:val="LAText"/>
              <w:spacing w:before="0"/>
              <w:ind w:left="459" w:hanging="459"/>
              <w:rPr>
                <w:szCs w:val="21"/>
              </w:rPr>
            </w:pPr>
          </w:p>
          <w:p w14:paraId="309411A8" w14:textId="77777777" w:rsidR="000277B5" w:rsidRPr="009014DC" w:rsidRDefault="000277B5" w:rsidP="00A14DD2">
            <w:pPr>
              <w:pStyle w:val="LAText"/>
              <w:spacing w:before="0"/>
              <w:ind w:left="459" w:hanging="459"/>
              <w:rPr>
                <w:szCs w:val="21"/>
                <w:highlight w:val="yellow"/>
              </w:rPr>
            </w:pPr>
            <w:sdt>
              <w:sdtPr>
                <w:rPr>
                  <w:szCs w:val="21"/>
                </w:rPr>
                <w:id w:val="-748498499"/>
                <w14:checkbox>
                  <w14:checked w14:val="0"/>
                  <w14:checkedState w14:val="2612" w14:font="MS Gothic"/>
                  <w14:uncheckedState w14:val="2610" w14:font="MS Gothic"/>
                </w14:checkbox>
              </w:sdtPr>
              <w:sdtContent>
                <w:r w:rsidRPr="00356937">
                  <w:rPr>
                    <w:rFonts w:ascii="Segoe UI Symbol" w:hAnsi="Segoe UI Symbol" w:cs="Segoe UI Symbol"/>
                    <w:szCs w:val="21"/>
                  </w:rPr>
                  <w:t>☐</w:t>
                </w:r>
              </w:sdtContent>
            </w:sdt>
            <w:r w:rsidRPr="00356937">
              <w:rPr>
                <w:szCs w:val="21"/>
              </w:rPr>
              <w:tab/>
              <w:t>nein (</w:t>
            </w:r>
            <w:r w:rsidRPr="00356937">
              <w:rPr>
                <w:i/>
                <w:szCs w:val="21"/>
              </w:rPr>
              <w:t>in diesem Fall kann die Referenz nicht berücksichtigt werden</w:t>
            </w:r>
            <w:r w:rsidRPr="00356937">
              <w:rPr>
                <w:szCs w:val="21"/>
              </w:rPr>
              <w:t>)</w:t>
            </w:r>
          </w:p>
        </w:tc>
      </w:tr>
    </w:tbl>
    <w:p w14:paraId="3C42F32D" w14:textId="77777777" w:rsidR="0083068D" w:rsidRPr="0083068D" w:rsidRDefault="0083068D" w:rsidP="0083068D">
      <w:pPr>
        <w:pStyle w:val="LAText2"/>
      </w:pPr>
    </w:p>
    <w:p w14:paraId="4BE7EE38" w14:textId="77777777" w:rsidR="00FD453E" w:rsidRPr="00FF7683" w:rsidRDefault="00FD453E" w:rsidP="00FD453E">
      <w:pPr>
        <w:spacing w:after="160" w:line="259" w:lineRule="auto"/>
        <w:rPr>
          <w:szCs w:val="21"/>
        </w:rPr>
      </w:pPr>
    </w:p>
    <w:p w14:paraId="71418A69" w14:textId="01AA9CF6" w:rsidR="00202F65" w:rsidRDefault="00202F65">
      <w:pPr>
        <w:spacing w:after="160" w:line="259" w:lineRule="auto"/>
        <w:rPr>
          <w:szCs w:val="21"/>
        </w:rPr>
      </w:pPr>
      <w:r>
        <w:rPr>
          <w:szCs w:val="21"/>
        </w:rPr>
        <w:br w:type="page"/>
      </w:r>
    </w:p>
    <w:p w14:paraId="012A6B13" w14:textId="77777777" w:rsidR="00202F65" w:rsidRPr="002C4351" w:rsidRDefault="00202F65" w:rsidP="00AB1C77">
      <w:pPr>
        <w:pStyle w:val="LAEbene1"/>
        <w:numPr>
          <w:ilvl w:val="0"/>
          <w:numId w:val="0"/>
        </w:numPr>
        <w:ind w:left="2268" w:hanging="1701"/>
      </w:pPr>
      <w:bookmarkStart w:id="17" w:name="_Ref118718026"/>
      <w:bookmarkStart w:id="18" w:name="_Toc157530761"/>
      <w:r w:rsidRPr="002C4351">
        <w:lastRenderedPageBreak/>
        <w:t xml:space="preserve">Abschnitt 2: </w:t>
      </w:r>
      <w:r w:rsidRPr="002C4351">
        <w:tab/>
        <w:t>Verpflichtungserklärung des eignungsverleihenden Unternehmens</w:t>
      </w:r>
      <w:bookmarkEnd w:id="17"/>
      <w:bookmarkEnd w:id="18"/>
    </w:p>
    <w:p w14:paraId="512EA2E6" w14:textId="0BE589AF" w:rsidR="00202F65" w:rsidRPr="00B43ADF" w:rsidRDefault="00202F65" w:rsidP="00202F65">
      <w:pPr>
        <w:pStyle w:val="LAText1"/>
      </w:pPr>
      <w:r w:rsidRPr="00B43ADF">
        <w:t xml:space="preserve">Der </w:t>
      </w:r>
      <w:bookmarkStart w:id="19" w:name="_Hlk2157904"/>
      <w:r>
        <w:t>Bieter</w:t>
      </w:r>
      <w:r w:rsidRPr="00B43ADF">
        <w:t>/die B</w:t>
      </w:r>
      <w:r>
        <w:t>ieter</w:t>
      </w:r>
      <w:r w:rsidRPr="00B43ADF">
        <w:t xml:space="preserve">gemeinschaft </w:t>
      </w:r>
      <w:bookmarkEnd w:id="19"/>
      <w:r w:rsidRPr="00B43ADF">
        <w:t>hat den Nachweis zu erbringen, dass ihm/ihr die für den Auftrag erforderlichen Mittel der eignungsleihenden Unternehmen tatsächlich zur Verfügung stehen werden, indem er/sie beispielsweise eine entsprechende Verpflichtungserklärung der eignungsverleihenden Unternehmen vorlegt.</w:t>
      </w:r>
    </w:p>
    <w:p w14:paraId="052C2A6C" w14:textId="77777777" w:rsidR="00202F65" w:rsidRPr="002B0F76" w:rsidRDefault="00202F65" w:rsidP="00202F65">
      <w:pPr>
        <w:tabs>
          <w:tab w:val="left" w:pos="1152"/>
        </w:tabs>
        <w:overflowPunct w:val="0"/>
        <w:autoSpaceDE w:val="0"/>
        <w:autoSpaceDN w:val="0"/>
        <w:adjustRightInd w:val="0"/>
        <w:spacing w:line="312" w:lineRule="auto"/>
        <w:jc w:val="both"/>
        <w:textAlignment w:val="baseline"/>
        <w:rPr>
          <w:rFonts w:eastAsia="Times New Roman"/>
          <w:spacing w:val="4"/>
          <w:lang w:eastAsia="de-DE"/>
        </w:rPr>
      </w:pPr>
      <w:bookmarkStart w:id="20" w:name="_Hlk532236747"/>
    </w:p>
    <w:tbl>
      <w:tblPr>
        <w:tblW w:w="8505" w:type="dxa"/>
        <w:tblInd w:w="559"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8505"/>
      </w:tblGrid>
      <w:tr w:rsidR="00202F65" w:rsidRPr="002B0F76" w14:paraId="5FCE6F5B" w14:textId="77777777" w:rsidTr="00202F65">
        <w:tc>
          <w:tcPr>
            <w:tcW w:w="850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A64350C" w14:textId="79524D00" w:rsidR="00202F65" w:rsidRPr="002B0F76" w:rsidRDefault="00202F65" w:rsidP="00326C81">
            <w:pPr>
              <w:tabs>
                <w:tab w:val="left" w:pos="1152"/>
              </w:tabs>
              <w:overflowPunct w:val="0"/>
              <w:autoSpaceDE w:val="0"/>
              <w:autoSpaceDN w:val="0"/>
              <w:adjustRightInd w:val="0"/>
              <w:spacing w:line="312" w:lineRule="auto"/>
              <w:jc w:val="both"/>
              <w:textAlignment w:val="baseline"/>
              <w:rPr>
                <w:rFonts w:eastAsia="Times New Roman"/>
                <w:spacing w:val="4"/>
                <w:lang w:eastAsia="de-DE"/>
              </w:rPr>
            </w:pPr>
            <w:r w:rsidRPr="002B0F76">
              <w:rPr>
                <w:rFonts w:eastAsia="Times New Roman"/>
                <w:spacing w:val="4"/>
                <w:lang w:eastAsia="de-DE"/>
              </w:rPr>
              <w:t xml:space="preserve">Name/Firma des </w:t>
            </w:r>
            <w:r>
              <w:rPr>
                <w:rFonts w:eastAsia="Times New Roman"/>
                <w:spacing w:val="4"/>
                <w:lang w:eastAsia="de-DE"/>
              </w:rPr>
              <w:t>Bieters</w:t>
            </w:r>
            <w:r w:rsidRPr="002B0F76">
              <w:rPr>
                <w:rFonts w:eastAsia="Times New Roman"/>
                <w:spacing w:val="4"/>
                <w:lang w:eastAsia="de-DE"/>
              </w:rPr>
              <w:t>/der B</w:t>
            </w:r>
            <w:r>
              <w:rPr>
                <w:rFonts w:eastAsia="Times New Roman"/>
                <w:spacing w:val="4"/>
                <w:lang w:eastAsia="de-DE"/>
              </w:rPr>
              <w:t>ieter</w:t>
            </w:r>
            <w:r w:rsidRPr="002B0F76">
              <w:rPr>
                <w:rFonts w:eastAsia="Times New Roman"/>
                <w:spacing w:val="4"/>
                <w:lang w:eastAsia="de-DE"/>
              </w:rPr>
              <w:t>gemeinschaft</w:t>
            </w:r>
          </w:p>
          <w:p w14:paraId="4153CF99" w14:textId="77777777" w:rsidR="00202F65" w:rsidRPr="002B0F76" w:rsidRDefault="00202F65" w:rsidP="00326C81">
            <w:pPr>
              <w:tabs>
                <w:tab w:val="left" w:pos="1152"/>
              </w:tabs>
              <w:overflowPunct w:val="0"/>
              <w:autoSpaceDE w:val="0"/>
              <w:autoSpaceDN w:val="0"/>
              <w:adjustRightInd w:val="0"/>
              <w:spacing w:line="312" w:lineRule="auto"/>
              <w:jc w:val="both"/>
              <w:textAlignment w:val="baseline"/>
              <w:rPr>
                <w:rFonts w:eastAsia="Times New Roman"/>
                <w:spacing w:val="4"/>
                <w:lang w:eastAsia="de-DE"/>
              </w:rPr>
            </w:pPr>
          </w:p>
          <w:p w14:paraId="474FE9F0" w14:textId="77777777" w:rsidR="00202F65" w:rsidRPr="002B0F76" w:rsidRDefault="00202F65" w:rsidP="00326C81">
            <w:pPr>
              <w:tabs>
                <w:tab w:val="left" w:pos="1152"/>
              </w:tabs>
              <w:overflowPunct w:val="0"/>
              <w:autoSpaceDE w:val="0"/>
              <w:autoSpaceDN w:val="0"/>
              <w:adjustRightInd w:val="0"/>
              <w:spacing w:line="312" w:lineRule="auto"/>
              <w:jc w:val="both"/>
              <w:textAlignment w:val="baseline"/>
              <w:rPr>
                <w:rFonts w:eastAsia="Times New Roman"/>
                <w:i/>
                <w:noProof/>
                <w:spacing w:val="4"/>
                <w:lang w:eastAsia="de-DE"/>
              </w:rPr>
            </w:pPr>
            <w:r w:rsidRPr="002B0F76">
              <w:rPr>
                <w:rFonts w:eastAsia="Times New Roman"/>
                <w:i/>
                <w:noProof/>
                <w:spacing w:val="4"/>
                <w:lang w:eastAsia="de-DE"/>
              </w:rPr>
              <w:fldChar w:fldCharType="begin">
                <w:ffData>
                  <w:name w:val="Text10"/>
                  <w:enabled/>
                  <w:calcOnExit/>
                  <w:textInput>
                    <w:default w:val="Name / Firma"/>
                  </w:textInput>
                </w:ffData>
              </w:fldChar>
            </w:r>
            <w:r w:rsidRPr="002B0F76">
              <w:rPr>
                <w:rFonts w:eastAsia="Times New Roman"/>
                <w:i/>
                <w:noProof/>
                <w:spacing w:val="4"/>
                <w:lang w:eastAsia="de-DE"/>
              </w:rPr>
              <w:instrText xml:space="preserve"> FORMTEXT </w:instrText>
            </w:r>
            <w:r w:rsidRPr="002B0F76">
              <w:rPr>
                <w:rFonts w:eastAsia="Times New Roman"/>
                <w:i/>
                <w:noProof/>
                <w:spacing w:val="4"/>
                <w:lang w:eastAsia="de-DE"/>
              </w:rPr>
            </w:r>
            <w:r w:rsidRPr="002B0F76">
              <w:rPr>
                <w:rFonts w:eastAsia="Times New Roman"/>
                <w:i/>
                <w:noProof/>
                <w:spacing w:val="4"/>
                <w:lang w:eastAsia="de-DE"/>
              </w:rPr>
              <w:fldChar w:fldCharType="separate"/>
            </w:r>
            <w:r w:rsidRPr="002B0F76">
              <w:rPr>
                <w:rFonts w:eastAsia="Times New Roman"/>
                <w:i/>
                <w:noProof/>
                <w:spacing w:val="4"/>
                <w:lang w:eastAsia="de-DE"/>
              </w:rPr>
              <w:t>Name / Firma</w:t>
            </w:r>
            <w:r w:rsidRPr="002B0F76">
              <w:rPr>
                <w:rFonts w:eastAsia="Times New Roman"/>
                <w:i/>
                <w:noProof/>
                <w:spacing w:val="4"/>
                <w:lang w:eastAsia="de-DE"/>
              </w:rPr>
              <w:fldChar w:fldCharType="end"/>
            </w:r>
          </w:p>
        </w:tc>
      </w:tr>
    </w:tbl>
    <w:p w14:paraId="0D92E7BA" w14:textId="77777777" w:rsidR="00202F65" w:rsidRPr="002B0F76" w:rsidRDefault="00202F65" w:rsidP="00202F65">
      <w:pPr>
        <w:spacing w:line="312" w:lineRule="auto"/>
        <w:jc w:val="both"/>
      </w:pPr>
    </w:p>
    <w:p w14:paraId="57D0931A" w14:textId="77777777" w:rsidR="00202F65" w:rsidRPr="00202F65" w:rsidRDefault="00202F65" w:rsidP="00202F65">
      <w:pPr>
        <w:pStyle w:val="LAText1"/>
        <w:rPr>
          <w:b/>
        </w:rPr>
      </w:pPr>
      <w:r w:rsidRPr="00202F65">
        <w:rPr>
          <w:b/>
        </w:rPr>
        <w:t>Verpflichtungserklärung des eignungsverleihenden Unternehmens</w:t>
      </w:r>
    </w:p>
    <w:p w14:paraId="77A81FB0" w14:textId="77777777" w:rsidR="00202F65" w:rsidRPr="002B0F76" w:rsidRDefault="00202F65" w:rsidP="00202F65">
      <w:pPr>
        <w:tabs>
          <w:tab w:val="left" w:pos="1152"/>
        </w:tabs>
        <w:overflowPunct w:val="0"/>
        <w:autoSpaceDE w:val="0"/>
        <w:autoSpaceDN w:val="0"/>
        <w:adjustRightInd w:val="0"/>
        <w:spacing w:line="312" w:lineRule="auto"/>
        <w:jc w:val="both"/>
        <w:textAlignment w:val="baseline"/>
        <w:rPr>
          <w:rFonts w:eastAsia="Times New Roman"/>
          <w:spacing w:val="4"/>
          <w:lang w:eastAsia="de-DE"/>
        </w:rPr>
      </w:pPr>
    </w:p>
    <w:p w14:paraId="07D49B93" w14:textId="3837F884" w:rsidR="00202F65" w:rsidRPr="00B43ADF" w:rsidRDefault="00202F65" w:rsidP="00202F65">
      <w:pPr>
        <w:pStyle w:val="LAText1"/>
      </w:pPr>
      <w:r w:rsidRPr="00B43ADF">
        <w:t xml:space="preserve">Ich/Wir verpflichte(n) mich/uns, im Falle der Auftragsvergabe an den o.g. </w:t>
      </w:r>
      <w:r>
        <w:t>Bieter</w:t>
      </w:r>
      <w:r w:rsidRPr="00B43ADF">
        <w:t>/die o.g. B</w:t>
      </w:r>
      <w:r>
        <w:t>ieter</w:t>
      </w:r>
      <w:r w:rsidRPr="00B43ADF">
        <w:t>gemeinschaft diesem/dieser mit den für den Auftrag erforderlichen Mitteln meines/unseres Unternehmens tatsächlich zur Verfügung zu stehen.</w:t>
      </w:r>
    </w:p>
    <w:p w14:paraId="02611AF7" w14:textId="77777777" w:rsidR="00202F65" w:rsidRPr="002B0F76" w:rsidRDefault="00202F65" w:rsidP="00202F65">
      <w:pPr>
        <w:tabs>
          <w:tab w:val="left" w:pos="1152"/>
        </w:tabs>
        <w:overflowPunct w:val="0"/>
        <w:autoSpaceDE w:val="0"/>
        <w:autoSpaceDN w:val="0"/>
        <w:adjustRightInd w:val="0"/>
        <w:spacing w:line="312" w:lineRule="auto"/>
        <w:jc w:val="both"/>
        <w:textAlignment w:val="baseline"/>
        <w:rPr>
          <w:rFonts w:eastAsia="Times New Roman"/>
          <w:b/>
          <w:spacing w:val="4"/>
          <w:lang w:eastAsia="de-DE"/>
        </w:rPr>
      </w:pPr>
    </w:p>
    <w:p w14:paraId="625430EC" w14:textId="77777777" w:rsidR="00202F65" w:rsidRPr="002B0F76" w:rsidRDefault="00202F65" w:rsidP="00202F65">
      <w:pPr>
        <w:overflowPunct w:val="0"/>
        <w:autoSpaceDE w:val="0"/>
        <w:autoSpaceDN w:val="0"/>
        <w:adjustRightInd w:val="0"/>
        <w:spacing w:line="312" w:lineRule="auto"/>
        <w:ind w:left="567"/>
        <w:jc w:val="both"/>
        <w:textAlignment w:val="baseline"/>
        <w:rPr>
          <w:rFonts w:eastAsia="Times New Roman"/>
          <w:b/>
          <w:spacing w:val="4"/>
          <w:lang w:eastAsia="de-DE"/>
        </w:rPr>
      </w:pPr>
    </w:p>
    <w:p w14:paraId="52E5BA9B" w14:textId="77777777" w:rsidR="00202F65" w:rsidRPr="002B0F76" w:rsidRDefault="00202F65" w:rsidP="00202F65">
      <w:pPr>
        <w:overflowPunct w:val="0"/>
        <w:autoSpaceDE w:val="0"/>
        <w:autoSpaceDN w:val="0"/>
        <w:adjustRightInd w:val="0"/>
        <w:spacing w:line="312" w:lineRule="auto"/>
        <w:ind w:left="567"/>
        <w:jc w:val="both"/>
        <w:textAlignment w:val="baseline"/>
        <w:rPr>
          <w:rFonts w:eastAsia="Times New Roman"/>
          <w:b/>
          <w:spacing w:val="4"/>
          <w:lang w:eastAsia="de-DE"/>
        </w:rPr>
      </w:pPr>
    </w:p>
    <w:bookmarkStart w:id="21" w:name="_Hlk2170907"/>
    <w:p w14:paraId="5234BA3A" w14:textId="77777777" w:rsidR="00202F65" w:rsidRPr="002B0F76" w:rsidRDefault="00202F65" w:rsidP="00202F65">
      <w:pPr>
        <w:pBdr>
          <w:bottom w:val="single" w:sz="4" w:space="1" w:color="auto"/>
        </w:pBdr>
        <w:overflowPunct w:val="0"/>
        <w:autoSpaceDE w:val="0"/>
        <w:autoSpaceDN w:val="0"/>
        <w:adjustRightInd w:val="0"/>
        <w:spacing w:line="312" w:lineRule="auto"/>
        <w:ind w:left="567"/>
        <w:jc w:val="both"/>
        <w:textAlignment w:val="baseline"/>
        <w:rPr>
          <w:rFonts w:eastAsia="Times New Roman"/>
          <w:b/>
          <w:spacing w:val="4"/>
          <w:lang w:eastAsia="de-DE"/>
        </w:rPr>
      </w:pPr>
      <w:r w:rsidRPr="002B0F76">
        <w:rPr>
          <w:rFonts w:eastAsia="Times New Roman"/>
          <w:i/>
          <w:noProof/>
          <w:spacing w:val="4"/>
          <w:lang w:eastAsia="de-DE"/>
        </w:rPr>
        <w:fldChar w:fldCharType="begin">
          <w:ffData>
            <w:name w:val=""/>
            <w:enabled/>
            <w:calcOnExit/>
            <w:textInput>
              <w:default w:val="Ort, Datum"/>
            </w:textInput>
          </w:ffData>
        </w:fldChar>
      </w:r>
      <w:r w:rsidRPr="002B0F76">
        <w:rPr>
          <w:rFonts w:eastAsia="Times New Roman"/>
          <w:i/>
          <w:noProof/>
          <w:spacing w:val="4"/>
          <w:lang w:eastAsia="de-DE"/>
        </w:rPr>
        <w:instrText xml:space="preserve"> FORMTEXT </w:instrText>
      </w:r>
      <w:r w:rsidRPr="002B0F76">
        <w:rPr>
          <w:rFonts w:eastAsia="Times New Roman"/>
          <w:i/>
          <w:noProof/>
          <w:spacing w:val="4"/>
          <w:lang w:eastAsia="de-DE"/>
        </w:rPr>
      </w:r>
      <w:r w:rsidRPr="002B0F76">
        <w:rPr>
          <w:rFonts w:eastAsia="Times New Roman"/>
          <w:i/>
          <w:noProof/>
          <w:spacing w:val="4"/>
          <w:lang w:eastAsia="de-DE"/>
        </w:rPr>
        <w:fldChar w:fldCharType="separate"/>
      </w:r>
      <w:r w:rsidRPr="002B0F76">
        <w:rPr>
          <w:rFonts w:eastAsia="Times New Roman"/>
          <w:i/>
          <w:noProof/>
          <w:spacing w:val="4"/>
          <w:lang w:eastAsia="de-DE"/>
        </w:rPr>
        <w:t>Ort, Datum</w:t>
      </w:r>
      <w:r w:rsidRPr="002B0F76">
        <w:rPr>
          <w:rFonts w:eastAsia="Times New Roman"/>
          <w:i/>
          <w:noProof/>
          <w:spacing w:val="4"/>
          <w:lang w:eastAsia="de-DE"/>
        </w:rPr>
        <w:fldChar w:fldCharType="end"/>
      </w:r>
    </w:p>
    <w:p w14:paraId="4BD92ED1" w14:textId="4F237419" w:rsidR="00202F65" w:rsidRPr="002B0F76" w:rsidRDefault="00202F65" w:rsidP="00202F65">
      <w:pPr>
        <w:overflowPunct w:val="0"/>
        <w:autoSpaceDE w:val="0"/>
        <w:autoSpaceDN w:val="0"/>
        <w:adjustRightInd w:val="0"/>
        <w:spacing w:line="312" w:lineRule="auto"/>
        <w:ind w:left="567"/>
        <w:jc w:val="both"/>
        <w:textAlignment w:val="baseline"/>
        <w:rPr>
          <w:rFonts w:eastAsia="Times New Roman"/>
          <w:spacing w:val="4"/>
          <w:lang w:eastAsia="de-DE"/>
        </w:rPr>
      </w:pPr>
      <w:r w:rsidRPr="002B0F76">
        <w:rPr>
          <w:rFonts w:eastAsia="Times New Roman"/>
          <w:spacing w:val="4"/>
          <w:lang w:eastAsia="de-DE"/>
        </w:rPr>
        <w:t>Ort, Datum</w:t>
      </w:r>
      <w:r w:rsidRPr="002B0F76">
        <w:rPr>
          <w:rFonts w:eastAsia="Times New Roman"/>
          <w:spacing w:val="4"/>
          <w:lang w:eastAsia="de-DE"/>
        </w:rPr>
        <w:tab/>
      </w:r>
      <w:r w:rsidRPr="002B0F76">
        <w:rPr>
          <w:rFonts w:eastAsia="Times New Roman"/>
          <w:spacing w:val="4"/>
          <w:lang w:eastAsia="de-DE"/>
        </w:rPr>
        <w:tab/>
        <w:t>Unterschrift des eignungsverleihenden Unternehmens</w:t>
      </w:r>
    </w:p>
    <w:bookmarkEnd w:id="20"/>
    <w:bookmarkEnd w:id="21"/>
    <w:p w14:paraId="65E5E968" w14:textId="77777777" w:rsidR="00202F65" w:rsidRPr="002B0F76" w:rsidRDefault="00202F65" w:rsidP="00202F65">
      <w:pPr>
        <w:spacing w:line="312" w:lineRule="auto"/>
        <w:ind w:left="567"/>
        <w:jc w:val="both"/>
      </w:pPr>
      <w:r w:rsidRPr="002B0F76">
        <w:br w:type="page"/>
      </w:r>
    </w:p>
    <w:p w14:paraId="403820AF" w14:textId="053ABA75" w:rsidR="00202F65" w:rsidRPr="0058514B" w:rsidRDefault="00202F65" w:rsidP="00AB1C77">
      <w:pPr>
        <w:pStyle w:val="LAEbene1"/>
        <w:numPr>
          <w:ilvl w:val="0"/>
          <w:numId w:val="0"/>
        </w:numPr>
        <w:ind w:left="2268" w:hanging="1701"/>
      </w:pPr>
      <w:bookmarkStart w:id="22" w:name="_Ref118718089"/>
      <w:bookmarkStart w:id="23" w:name="_Toc157530762"/>
      <w:r w:rsidRPr="0058514B">
        <w:lastRenderedPageBreak/>
        <w:t xml:space="preserve">Abschnitt 3: </w:t>
      </w:r>
      <w:bookmarkStart w:id="24" w:name="_Hlk532236802"/>
      <w:r w:rsidRPr="0058514B">
        <w:tab/>
        <w:t xml:space="preserve">Eigenerklärung des eignungsverleihenden Unternehmens und des </w:t>
      </w:r>
      <w:r>
        <w:t>Bieters</w:t>
      </w:r>
      <w:r w:rsidRPr="0058514B">
        <w:t>/der B</w:t>
      </w:r>
      <w:r>
        <w:t>ietergemeinschaft</w:t>
      </w:r>
      <w:r w:rsidRPr="0058514B">
        <w:t xml:space="preserve"> zur gemeinsamen Haftung</w:t>
      </w:r>
      <w:bookmarkEnd w:id="22"/>
      <w:bookmarkEnd w:id="23"/>
      <w:bookmarkEnd w:id="24"/>
    </w:p>
    <w:p w14:paraId="00FFB91D" w14:textId="188FFE1D" w:rsidR="00202F65" w:rsidRPr="002048E6" w:rsidRDefault="00202F65" w:rsidP="00202F65">
      <w:pPr>
        <w:pStyle w:val="LAText1"/>
      </w:pPr>
      <w:r w:rsidRPr="002048E6">
        <w:t xml:space="preserve">Nimmt der </w:t>
      </w:r>
      <w:r>
        <w:t>Bieter</w:t>
      </w:r>
      <w:r w:rsidRPr="002048E6">
        <w:t>/die B</w:t>
      </w:r>
      <w:r>
        <w:t>ieter</w:t>
      </w:r>
      <w:r w:rsidRPr="002048E6">
        <w:t xml:space="preserve">gemeinschaft die Kapazitäten eines eignungsverleihenden Unternehmens im Hinblick auf die erforderliche wirtschaftliche und finanzielle Leistungsfähigkeit in Anspruch, so ist dies nur zulässig, wenn </w:t>
      </w:r>
      <w:bookmarkStart w:id="25" w:name="_Hlk532236847"/>
      <w:r w:rsidRPr="002048E6">
        <w:t xml:space="preserve">eine gemeinsame Haftung des </w:t>
      </w:r>
      <w:r>
        <w:t>Bieters</w:t>
      </w:r>
      <w:r w:rsidRPr="002048E6">
        <w:t>/der B</w:t>
      </w:r>
      <w:r>
        <w:t>ieter</w:t>
      </w:r>
      <w:r w:rsidRPr="002048E6">
        <w:t>gemeinschaft und des eignungsverleihenden Unternehmens für die Auftragsausführung entsprechend dem Umfang der Eignungsleihe erklärt wird.</w:t>
      </w:r>
      <w:bookmarkEnd w:id="25"/>
    </w:p>
    <w:p w14:paraId="6D6D4B59" w14:textId="77777777" w:rsidR="00202F65" w:rsidRPr="002B0F76" w:rsidRDefault="00202F65" w:rsidP="00202F65">
      <w:pPr>
        <w:tabs>
          <w:tab w:val="left" w:pos="1152"/>
        </w:tabs>
        <w:overflowPunct w:val="0"/>
        <w:autoSpaceDE w:val="0"/>
        <w:autoSpaceDN w:val="0"/>
        <w:adjustRightInd w:val="0"/>
        <w:spacing w:line="312" w:lineRule="auto"/>
        <w:jc w:val="both"/>
        <w:textAlignment w:val="baseline"/>
        <w:rPr>
          <w:rFonts w:eastAsia="Times New Roman"/>
          <w:spacing w:val="4"/>
          <w:lang w:eastAsia="de-DE"/>
        </w:rPr>
      </w:pPr>
    </w:p>
    <w:tbl>
      <w:tblPr>
        <w:tblW w:w="8505" w:type="dxa"/>
        <w:tblInd w:w="559"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8505"/>
      </w:tblGrid>
      <w:tr w:rsidR="00202F65" w:rsidRPr="002B0F76" w14:paraId="3E9E633B" w14:textId="77777777" w:rsidTr="00202F65">
        <w:tc>
          <w:tcPr>
            <w:tcW w:w="850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4F08FEB" w14:textId="2959E8CE" w:rsidR="00202F65" w:rsidRPr="002B0F76" w:rsidRDefault="00202F65" w:rsidP="00326C81">
            <w:pPr>
              <w:tabs>
                <w:tab w:val="left" w:pos="1152"/>
              </w:tabs>
              <w:overflowPunct w:val="0"/>
              <w:autoSpaceDE w:val="0"/>
              <w:autoSpaceDN w:val="0"/>
              <w:adjustRightInd w:val="0"/>
              <w:spacing w:line="312" w:lineRule="auto"/>
              <w:jc w:val="both"/>
              <w:textAlignment w:val="baseline"/>
            </w:pPr>
            <w:r w:rsidRPr="002B0F76">
              <w:rPr>
                <w:rFonts w:eastAsia="Times New Roman"/>
                <w:spacing w:val="4"/>
                <w:lang w:eastAsia="de-DE"/>
              </w:rPr>
              <w:t xml:space="preserve">Name/Firma des </w:t>
            </w:r>
            <w:r>
              <w:t>Bieters</w:t>
            </w:r>
            <w:r w:rsidRPr="002B0F76">
              <w:t>/die B</w:t>
            </w:r>
            <w:r>
              <w:t>ieter</w:t>
            </w:r>
            <w:r w:rsidRPr="002B0F76">
              <w:t>gemeinschaft</w:t>
            </w:r>
          </w:p>
          <w:p w14:paraId="6BCDEFAD" w14:textId="77777777" w:rsidR="00202F65" w:rsidRPr="002B0F76" w:rsidRDefault="00202F65" w:rsidP="00326C81">
            <w:pPr>
              <w:tabs>
                <w:tab w:val="left" w:pos="1152"/>
              </w:tabs>
              <w:overflowPunct w:val="0"/>
              <w:autoSpaceDE w:val="0"/>
              <w:autoSpaceDN w:val="0"/>
              <w:adjustRightInd w:val="0"/>
              <w:spacing w:line="312" w:lineRule="auto"/>
              <w:jc w:val="both"/>
              <w:textAlignment w:val="baseline"/>
              <w:rPr>
                <w:rFonts w:eastAsia="Times New Roman"/>
                <w:spacing w:val="4"/>
                <w:lang w:eastAsia="de-DE"/>
              </w:rPr>
            </w:pPr>
          </w:p>
          <w:p w14:paraId="5670C0B9" w14:textId="77777777" w:rsidR="00202F65" w:rsidRPr="002B0F76" w:rsidRDefault="00202F65" w:rsidP="00326C81">
            <w:pPr>
              <w:tabs>
                <w:tab w:val="left" w:pos="1152"/>
              </w:tabs>
              <w:overflowPunct w:val="0"/>
              <w:autoSpaceDE w:val="0"/>
              <w:autoSpaceDN w:val="0"/>
              <w:adjustRightInd w:val="0"/>
              <w:spacing w:line="312" w:lineRule="auto"/>
              <w:jc w:val="both"/>
              <w:textAlignment w:val="baseline"/>
              <w:rPr>
                <w:rFonts w:eastAsia="Times New Roman"/>
                <w:spacing w:val="4"/>
                <w:lang w:eastAsia="de-DE"/>
              </w:rPr>
            </w:pPr>
            <w:r w:rsidRPr="002B0F76">
              <w:rPr>
                <w:rFonts w:eastAsia="Times New Roman"/>
                <w:i/>
                <w:spacing w:val="4"/>
                <w:lang w:eastAsia="de-DE"/>
              </w:rPr>
              <w:fldChar w:fldCharType="begin">
                <w:ffData>
                  <w:name w:val=""/>
                  <w:enabled/>
                  <w:calcOnExit/>
                  <w:textInput>
                    <w:default w:val="Name / Firma"/>
                  </w:textInput>
                </w:ffData>
              </w:fldChar>
            </w:r>
            <w:r w:rsidRPr="002B0F76">
              <w:rPr>
                <w:rFonts w:eastAsia="Times New Roman"/>
                <w:i/>
                <w:spacing w:val="4"/>
                <w:lang w:eastAsia="de-DE"/>
              </w:rPr>
              <w:instrText xml:space="preserve"> FORMTEXT </w:instrText>
            </w:r>
            <w:r w:rsidRPr="002B0F76">
              <w:rPr>
                <w:rFonts w:eastAsia="Times New Roman"/>
                <w:i/>
                <w:spacing w:val="4"/>
                <w:lang w:eastAsia="de-DE"/>
              </w:rPr>
            </w:r>
            <w:r w:rsidRPr="002B0F76">
              <w:rPr>
                <w:rFonts w:eastAsia="Times New Roman"/>
                <w:i/>
                <w:spacing w:val="4"/>
                <w:lang w:eastAsia="de-DE"/>
              </w:rPr>
              <w:fldChar w:fldCharType="separate"/>
            </w:r>
            <w:r w:rsidRPr="002B0F76">
              <w:rPr>
                <w:rFonts w:eastAsia="Times New Roman"/>
                <w:i/>
                <w:noProof/>
                <w:spacing w:val="4"/>
                <w:lang w:eastAsia="de-DE"/>
              </w:rPr>
              <w:t>Name / Firma</w:t>
            </w:r>
            <w:r w:rsidRPr="002B0F76">
              <w:rPr>
                <w:rFonts w:eastAsia="Times New Roman"/>
                <w:i/>
                <w:spacing w:val="4"/>
                <w:lang w:eastAsia="de-DE"/>
              </w:rPr>
              <w:fldChar w:fldCharType="end"/>
            </w:r>
          </w:p>
        </w:tc>
      </w:tr>
    </w:tbl>
    <w:p w14:paraId="5D51A918" w14:textId="77777777" w:rsidR="00202F65" w:rsidRPr="002B0F76" w:rsidRDefault="00202F65" w:rsidP="00202F65">
      <w:pPr>
        <w:tabs>
          <w:tab w:val="left" w:pos="1152"/>
        </w:tabs>
        <w:overflowPunct w:val="0"/>
        <w:autoSpaceDE w:val="0"/>
        <w:autoSpaceDN w:val="0"/>
        <w:adjustRightInd w:val="0"/>
        <w:spacing w:line="312" w:lineRule="auto"/>
        <w:jc w:val="both"/>
        <w:textAlignment w:val="baseline"/>
        <w:rPr>
          <w:rFonts w:eastAsia="Times New Roman"/>
          <w:spacing w:val="4"/>
          <w:lang w:eastAsia="de-DE"/>
        </w:rPr>
      </w:pPr>
    </w:p>
    <w:tbl>
      <w:tblPr>
        <w:tblW w:w="8505" w:type="dxa"/>
        <w:tblInd w:w="559" w:type="dxa"/>
        <w:tblBorders>
          <w:insideH w:val="single" w:sz="6" w:space="0" w:color="auto"/>
          <w:insideV w:val="single" w:sz="6" w:space="0" w:color="auto"/>
        </w:tblBorders>
        <w:shd w:val="clear" w:color="auto" w:fill="F2F2F2"/>
        <w:tblLayout w:type="fixed"/>
        <w:tblCellMar>
          <w:left w:w="70" w:type="dxa"/>
          <w:right w:w="70" w:type="dxa"/>
        </w:tblCellMar>
        <w:tblLook w:val="0000" w:firstRow="0" w:lastRow="0" w:firstColumn="0" w:lastColumn="0" w:noHBand="0" w:noVBand="0"/>
      </w:tblPr>
      <w:tblGrid>
        <w:gridCol w:w="8505"/>
      </w:tblGrid>
      <w:tr w:rsidR="00202F65" w:rsidRPr="002B0F76" w14:paraId="2F5C1AE8" w14:textId="77777777" w:rsidTr="00202F65">
        <w:tc>
          <w:tcPr>
            <w:tcW w:w="850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0D0F5AE" w14:textId="77777777" w:rsidR="00202F65" w:rsidRPr="002B0F76" w:rsidRDefault="00202F65" w:rsidP="00326C81">
            <w:pPr>
              <w:tabs>
                <w:tab w:val="left" w:pos="1152"/>
              </w:tabs>
              <w:overflowPunct w:val="0"/>
              <w:autoSpaceDE w:val="0"/>
              <w:autoSpaceDN w:val="0"/>
              <w:adjustRightInd w:val="0"/>
              <w:spacing w:line="312" w:lineRule="auto"/>
              <w:jc w:val="both"/>
              <w:textAlignment w:val="baseline"/>
              <w:rPr>
                <w:rFonts w:eastAsia="Times New Roman"/>
                <w:spacing w:val="4"/>
                <w:lang w:eastAsia="de-DE"/>
              </w:rPr>
            </w:pPr>
            <w:r w:rsidRPr="002B0F76">
              <w:rPr>
                <w:rFonts w:eastAsia="Times New Roman"/>
                <w:spacing w:val="4"/>
                <w:lang w:eastAsia="de-DE"/>
              </w:rPr>
              <w:t>Name/Firma des eignungsverleihenden Unternehmens</w:t>
            </w:r>
          </w:p>
          <w:p w14:paraId="0B6DE6A3" w14:textId="77777777" w:rsidR="00202F65" w:rsidRPr="002B0F76" w:rsidRDefault="00202F65" w:rsidP="00326C81">
            <w:pPr>
              <w:tabs>
                <w:tab w:val="left" w:pos="1152"/>
              </w:tabs>
              <w:overflowPunct w:val="0"/>
              <w:autoSpaceDE w:val="0"/>
              <w:autoSpaceDN w:val="0"/>
              <w:adjustRightInd w:val="0"/>
              <w:spacing w:line="312" w:lineRule="auto"/>
              <w:jc w:val="both"/>
              <w:textAlignment w:val="baseline"/>
              <w:rPr>
                <w:rFonts w:eastAsia="Times New Roman"/>
                <w:spacing w:val="4"/>
                <w:lang w:eastAsia="de-DE"/>
              </w:rPr>
            </w:pPr>
          </w:p>
          <w:p w14:paraId="1235A733" w14:textId="77777777" w:rsidR="00202F65" w:rsidRPr="002B0F76" w:rsidRDefault="00202F65" w:rsidP="00326C81">
            <w:pPr>
              <w:tabs>
                <w:tab w:val="left" w:pos="1152"/>
              </w:tabs>
              <w:overflowPunct w:val="0"/>
              <w:autoSpaceDE w:val="0"/>
              <w:autoSpaceDN w:val="0"/>
              <w:adjustRightInd w:val="0"/>
              <w:spacing w:line="312" w:lineRule="auto"/>
              <w:jc w:val="both"/>
              <w:textAlignment w:val="baseline"/>
              <w:rPr>
                <w:rFonts w:eastAsia="Times New Roman"/>
                <w:i/>
                <w:noProof/>
                <w:spacing w:val="4"/>
                <w:lang w:eastAsia="de-DE"/>
              </w:rPr>
            </w:pPr>
            <w:r w:rsidRPr="002B0F76">
              <w:rPr>
                <w:rFonts w:eastAsia="Times New Roman"/>
                <w:i/>
                <w:noProof/>
                <w:spacing w:val="4"/>
                <w:lang w:eastAsia="de-DE"/>
              </w:rPr>
              <w:fldChar w:fldCharType="begin">
                <w:ffData>
                  <w:name w:val=""/>
                  <w:enabled/>
                  <w:calcOnExit/>
                  <w:textInput>
                    <w:default w:val="Name / Firma"/>
                  </w:textInput>
                </w:ffData>
              </w:fldChar>
            </w:r>
            <w:r w:rsidRPr="002B0F76">
              <w:rPr>
                <w:rFonts w:eastAsia="Times New Roman"/>
                <w:i/>
                <w:noProof/>
                <w:spacing w:val="4"/>
                <w:lang w:eastAsia="de-DE"/>
              </w:rPr>
              <w:instrText xml:space="preserve"> FORMTEXT </w:instrText>
            </w:r>
            <w:r w:rsidRPr="002B0F76">
              <w:rPr>
                <w:rFonts w:eastAsia="Times New Roman"/>
                <w:i/>
                <w:noProof/>
                <w:spacing w:val="4"/>
                <w:lang w:eastAsia="de-DE"/>
              </w:rPr>
            </w:r>
            <w:r w:rsidRPr="002B0F76">
              <w:rPr>
                <w:rFonts w:eastAsia="Times New Roman"/>
                <w:i/>
                <w:noProof/>
                <w:spacing w:val="4"/>
                <w:lang w:eastAsia="de-DE"/>
              </w:rPr>
              <w:fldChar w:fldCharType="separate"/>
            </w:r>
            <w:r w:rsidRPr="002B0F76">
              <w:rPr>
                <w:rFonts w:eastAsia="Times New Roman"/>
                <w:i/>
                <w:noProof/>
                <w:spacing w:val="4"/>
                <w:lang w:eastAsia="de-DE"/>
              </w:rPr>
              <w:t>Name / Firma</w:t>
            </w:r>
            <w:r w:rsidRPr="002B0F76">
              <w:rPr>
                <w:rFonts w:eastAsia="Times New Roman"/>
                <w:i/>
                <w:noProof/>
                <w:spacing w:val="4"/>
                <w:lang w:eastAsia="de-DE"/>
              </w:rPr>
              <w:fldChar w:fldCharType="end"/>
            </w:r>
          </w:p>
        </w:tc>
      </w:tr>
    </w:tbl>
    <w:p w14:paraId="7B8105C7" w14:textId="77777777" w:rsidR="00202F65" w:rsidRPr="002B0F76" w:rsidRDefault="00202F65" w:rsidP="00202F65">
      <w:pPr>
        <w:spacing w:line="312" w:lineRule="auto"/>
        <w:jc w:val="both"/>
      </w:pPr>
    </w:p>
    <w:p w14:paraId="1FC798C8" w14:textId="0EB686DE" w:rsidR="00202F65" w:rsidRPr="00202F65" w:rsidRDefault="00202F65" w:rsidP="00202F65">
      <w:pPr>
        <w:pStyle w:val="LAText1"/>
        <w:rPr>
          <w:b/>
        </w:rPr>
      </w:pPr>
      <w:r w:rsidRPr="00202F65">
        <w:rPr>
          <w:b/>
        </w:rPr>
        <w:t xml:space="preserve">Eigenerklärung des eignungsverleihenden Unternehmens und des </w:t>
      </w:r>
      <w:r>
        <w:rPr>
          <w:b/>
        </w:rPr>
        <w:t>Bieters</w:t>
      </w:r>
      <w:r w:rsidRPr="00202F65">
        <w:rPr>
          <w:b/>
        </w:rPr>
        <w:t>/der B</w:t>
      </w:r>
      <w:r>
        <w:rPr>
          <w:b/>
        </w:rPr>
        <w:t>ieter</w:t>
      </w:r>
      <w:r w:rsidRPr="00202F65">
        <w:rPr>
          <w:b/>
        </w:rPr>
        <w:t>gemeinschaft zur gemeinsamen Haftung</w:t>
      </w:r>
    </w:p>
    <w:p w14:paraId="0AB4883A" w14:textId="77777777" w:rsidR="00202F65" w:rsidRPr="002B0F76" w:rsidRDefault="00202F65" w:rsidP="00202F65">
      <w:pPr>
        <w:pStyle w:val="LAText1"/>
      </w:pPr>
      <w:r w:rsidRPr="002B0F76">
        <w:t xml:space="preserve">Wir verpflichten uns, für die Auftragsausführung entsprechend dem Umfang der Eignungsleihe gemeinsam zu haften. </w:t>
      </w:r>
    </w:p>
    <w:p w14:paraId="4ADAD816" w14:textId="77777777" w:rsidR="00202F65" w:rsidRPr="002B0F76" w:rsidRDefault="00202F65" w:rsidP="00202F65">
      <w:pPr>
        <w:tabs>
          <w:tab w:val="left" w:pos="1152"/>
        </w:tabs>
        <w:overflowPunct w:val="0"/>
        <w:autoSpaceDE w:val="0"/>
        <w:autoSpaceDN w:val="0"/>
        <w:adjustRightInd w:val="0"/>
        <w:spacing w:line="312" w:lineRule="auto"/>
        <w:ind w:left="567"/>
        <w:jc w:val="both"/>
        <w:textAlignment w:val="baseline"/>
        <w:rPr>
          <w:rFonts w:eastAsia="Times New Roman"/>
          <w:b/>
          <w:spacing w:val="4"/>
          <w:lang w:eastAsia="de-DE"/>
        </w:rPr>
      </w:pPr>
    </w:p>
    <w:p w14:paraId="48A0949D" w14:textId="77777777" w:rsidR="00202F65" w:rsidRPr="002B0F76" w:rsidRDefault="00202F65" w:rsidP="00202F65">
      <w:pPr>
        <w:tabs>
          <w:tab w:val="left" w:pos="1152"/>
        </w:tabs>
        <w:overflowPunct w:val="0"/>
        <w:autoSpaceDE w:val="0"/>
        <w:autoSpaceDN w:val="0"/>
        <w:adjustRightInd w:val="0"/>
        <w:spacing w:line="312" w:lineRule="auto"/>
        <w:ind w:left="567"/>
        <w:jc w:val="both"/>
        <w:textAlignment w:val="baseline"/>
        <w:rPr>
          <w:rFonts w:eastAsia="Times New Roman"/>
          <w:b/>
          <w:spacing w:val="4"/>
          <w:lang w:eastAsia="de-DE"/>
        </w:rPr>
      </w:pPr>
    </w:p>
    <w:p w14:paraId="537235F5" w14:textId="77777777" w:rsidR="00202F65" w:rsidRPr="002B0F76" w:rsidRDefault="00202F65" w:rsidP="00202F65">
      <w:pPr>
        <w:tabs>
          <w:tab w:val="left" w:pos="1152"/>
        </w:tabs>
        <w:overflowPunct w:val="0"/>
        <w:autoSpaceDE w:val="0"/>
        <w:autoSpaceDN w:val="0"/>
        <w:adjustRightInd w:val="0"/>
        <w:spacing w:line="312" w:lineRule="auto"/>
        <w:ind w:left="567"/>
        <w:jc w:val="both"/>
        <w:textAlignment w:val="baseline"/>
        <w:rPr>
          <w:rFonts w:eastAsia="Times New Roman"/>
          <w:b/>
          <w:spacing w:val="4"/>
          <w:lang w:eastAsia="de-DE"/>
        </w:rPr>
      </w:pPr>
    </w:p>
    <w:bookmarkStart w:id="26" w:name="_Hlk532397118"/>
    <w:p w14:paraId="5F8CD98F" w14:textId="77777777" w:rsidR="00202F65" w:rsidRPr="002B0F76" w:rsidRDefault="00202F65" w:rsidP="00202F65">
      <w:pPr>
        <w:pBdr>
          <w:bottom w:val="single" w:sz="4" w:space="1" w:color="auto"/>
        </w:pBdr>
        <w:tabs>
          <w:tab w:val="left" w:pos="1152"/>
        </w:tabs>
        <w:overflowPunct w:val="0"/>
        <w:autoSpaceDE w:val="0"/>
        <w:autoSpaceDN w:val="0"/>
        <w:adjustRightInd w:val="0"/>
        <w:spacing w:line="312" w:lineRule="auto"/>
        <w:ind w:left="567"/>
        <w:jc w:val="both"/>
        <w:textAlignment w:val="baseline"/>
        <w:rPr>
          <w:rFonts w:eastAsia="Times New Roman"/>
          <w:b/>
          <w:spacing w:val="4"/>
          <w:lang w:eastAsia="de-DE"/>
        </w:rPr>
      </w:pPr>
      <w:r w:rsidRPr="002B0F76">
        <w:rPr>
          <w:rFonts w:eastAsia="Times New Roman"/>
          <w:i/>
          <w:noProof/>
          <w:spacing w:val="4"/>
          <w:lang w:eastAsia="de-DE"/>
        </w:rPr>
        <w:fldChar w:fldCharType="begin">
          <w:ffData>
            <w:name w:val=""/>
            <w:enabled/>
            <w:calcOnExit/>
            <w:textInput>
              <w:default w:val="Ort, Datum"/>
            </w:textInput>
          </w:ffData>
        </w:fldChar>
      </w:r>
      <w:r w:rsidRPr="002B0F76">
        <w:rPr>
          <w:rFonts w:eastAsia="Times New Roman"/>
          <w:i/>
          <w:noProof/>
          <w:spacing w:val="4"/>
          <w:lang w:eastAsia="de-DE"/>
        </w:rPr>
        <w:instrText xml:space="preserve"> FORMTEXT </w:instrText>
      </w:r>
      <w:r w:rsidRPr="002B0F76">
        <w:rPr>
          <w:rFonts w:eastAsia="Times New Roman"/>
          <w:i/>
          <w:noProof/>
          <w:spacing w:val="4"/>
          <w:lang w:eastAsia="de-DE"/>
        </w:rPr>
      </w:r>
      <w:r w:rsidRPr="002B0F76">
        <w:rPr>
          <w:rFonts w:eastAsia="Times New Roman"/>
          <w:i/>
          <w:noProof/>
          <w:spacing w:val="4"/>
          <w:lang w:eastAsia="de-DE"/>
        </w:rPr>
        <w:fldChar w:fldCharType="separate"/>
      </w:r>
      <w:r w:rsidRPr="002B0F76">
        <w:rPr>
          <w:rFonts w:eastAsia="Times New Roman"/>
          <w:i/>
          <w:noProof/>
          <w:spacing w:val="4"/>
          <w:lang w:eastAsia="de-DE"/>
        </w:rPr>
        <w:t>Ort, Datum</w:t>
      </w:r>
      <w:r w:rsidRPr="002B0F76">
        <w:rPr>
          <w:rFonts w:eastAsia="Times New Roman"/>
          <w:i/>
          <w:noProof/>
          <w:spacing w:val="4"/>
          <w:lang w:eastAsia="de-DE"/>
        </w:rPr>
        <w:fldChar w:fldCharType="end"/>
      </w:r>
    </w:p>
    <w:p w14:paraId="39832FD2" w14:textId="72BE421D" w:rsidR="00202F65" w:rsidRPr="002B0F76" w:rsidRDefault="00202F65" w:rsidP="00202F65">
      <w:pPr>
        <w:tabs>
          <w:tab w:val="left" w:pos="1152"/>
        </w:tabs>
        <w:overflowPunct w:val="0"/>
        <w:autoSpaceDE w:val="0"/>
        <w:autoSpaceDN w:val="0"/>
        <w:adjustRightInd w:val="0"/>
        <w:spacing w:line="312" w:lineRule="auto"/>
        <w:ind w:left="567"/>
        <w:jc w:val="both"/>
        <w:textAlignment w:val="baseline"/>
        <w:rPr>
          <w:rFonts w:eastAsia="Times New Roman"/>
          <w:spacing w:val="4"/>
          <w:lang w:eastAsia="de-DE"/>
        </w:rPr>
      </w:pPr>
      <w:r w:rsidRPr="002B0F76">
        <w:rPr>
          <w:rFonts w:eastAsia="Times New Roman"/>
          <w:spacing w:val="4"/>
          <w:lang w:eastAsia="de-DE"/>
        </w:rPr>
        <w:t>Ort, Datum</w:t>
      </w:r>
      <w:r w:rsidRPr="002B0F76">
        <w:rPr>
          <w:rFonts w:eastAsia="Times New Roman"/>
          <w:spacing w:val="4"/>
          <w:lang w:eastAsia="de-DE"/>
        </w:rPr>
        <w:tab/>
      </w:r>
      <w:r w:rsidRPr="002B0F76">
        <w:rPr>
          <w:rFonts w:eastAsia="Times New Roman"/>
          <w:spacing w:val="4"/>
          <w:lang w:eastAsia="de-DE"/>
        </w:rPr>
        <w:tab/>
        <w:t>Unterschrift des eignungsverleihenden Unternehmens</w:t>
      </w:r>
    </w:p>
    <w:bookmarkEnd w:id="26"/>
    <w:p w14:paraId="78CE6234" w14:textId="77777777" w:rsidR="00202F65" w:rsidRPr="002B0F76" w:rsidRDefault="00202F65" w:rsidP="00202F65">
      <w:pPr>
        <w:spacing w:line="312" w:lineRule="auto"/>
        <w:ind w:left="567"/>
        <w:jc w:val="both"/>
      </w:pPr>
    </w:p>
    <w:p w14:paraId="209A59B5" w14:textId="77777777" w:rsidR="00202F65" w:rsidRPr="002B0F76" w:rsidRDefault="00202F65" w:rsidP="00202F65">
      <w:pPr>
        <w:spacing w:line="312" w:lineRule="auto"/>
        <w:ind w:left="567"/>
        <w:jc w:val="both"/>
      </w:pPr>
    </w:p>
    <w:p w14:paraId="5C702F1F" w14:textId="77777777" w:rsidR="00202F65" w:rsidRPr="002B0F76" w:rsidRDefault="00202F65" w:rsidP="00202F65">
      <w:pPr>
        <w:spacing w:line="312" w:lineRule="auto"/>
        <w:ind w:left="567"/>
        <w:jc w:val="both"/>
      </w:pPr>
    </w:p>
    <w:p w14:paraId="56CCA535" w14:textId="77777777" w:rsidR="00202F65" w:rsidRPr="002B0F76" w:rsidRDefault="00202F65" w:rsidP="00202F65">
      <w:pPr>
        <w:pBdr>
          <w:bottom w:val="single" w:sz="4" w:space="1" w:color="auto"/>
        </w:pBdr>
        <w:tabs>
          <w:tab w:val="left" w:pos="1152"/>
        </w:tabs>
        <w:overflowPunct w:val="0"/>
        <w:autoSpaceDE w:val="0"/>
        <w:autoSpaceDN w:val="0"/>
        <w:adjustRightInd w:val="0"/>
        <w:spacing w:line="312" w:lineRule="auto"/>
        <w:ind w:left="567"/>
        <w:jc w:val="both"/>
        <w:textAlignment w:val="baseline"/>
        <w:rPr>
          <w:rFonts w:eastAsia="Times New Roman"/>
          <w:b/>
          <w:spacing w:val="4"/>
          <w:lang w:eastAsia="de-DE"/>
        </w:rPr>
      </w:pPr>
      <w:r w:rsidRPr="002B0F76">
        <w:rPr>
          <w:rFonts w:eastAsia="Times New Roman"/>
          <w:i/>
          <w:noProof/>
          <w:spacing w:val="4"/>
          <w:lang w:eastAsia="de-DE"/>
        </w:rPr>
        <w:fldChar w:fldCharType="begin">
          <w:ffData>
            <w:name w:val=""/>
            <w:enabled/>
            <w:calcOnExit/>
            <w:textInput>
              <w:default w:val="Ort, Datum"/>
            </w:textInput>
          </w:ffData>
        </w:fldChar>
      </w:r>
      <w:r w:rsidRPr="002B0F76">
        <w:rPr>
          <w:rFonts w:eastAsia="Times New Roman"/>
          <w:i/>
          <w:noProof/>
          <w:spacing w:val="4"/>
          <w:lang w:eastAsia="de-DE"/>
        </w:rPr>
        <w:instrText xml:space="preserve"> FORMTEXT </w:instrText>
      </w:r>
      <w:r w:rsidRPr="002B0F76">
        <w:rPr>
          <w:rFonts w:eastAsia="Times New Roman"/>
          <w:i/>
          <w:noProof/>
          <w:spacing w:val="4"/>
          <w:lang w:eastAsia="de-DE"/>
        </w:rPr>
      </w:r>
      <w:r w:rsidRPr="002B0F76">
        <w:rPr>
          <w:rFonts w:eastAsia="Times New Roman"/>
          <w:i/>
          <w:noProof/>
          <w:spacing w:val="4"/>
          <w:lang w:eastAsia="de-DE"/>
        </w:rPr>
        <w:fldChar w:fldCharType="separate"/>
      </w:r>
      <w:r w:rsidRPr="002B0F76">
        <w:rPr>
          <w:rFonts w:eastAsia="Times New Roman"/>
          <w:i/>
          <w:noProof/>
          <w:spacing w:val="4"/>
          <w:lang w:eastAsia="de-DE"/>
        </w:rPr>
        <w:t>Ort, Datum</w:t>
      </w:r>
      <w:r w:rsidRPr="002B0F76">
        <w:rPr>
          <w:rFonts w:eastAsia="Times New Roman"/>
          <w:i/>
          <w:noProof/>
          <w:spacing w:val="4"/>
          <w:lang w:eastAsia="de-DE"/>
        </w:rPr>
        <w:fldChar w:fldCharType="end"/>
      </w:r>
    </w:p>
    <w:p w14:paraId="03EAC025" w14:textId="07FB4F72" w:rsidR="00202F65" w:rsidRPr="002B0F76" w:rsidRDefault="00202F65" w:rsidP="00202F65">
      <w:pPr>
        <w:tabs>
          <w:tab w:val="left" w:pos="1152"/>
        </w:tabs>
        <w:overflowPunct w:val="0"/>
        <w:autoSpaceDE w:val="0"/>
        <w:autoSpaceDN w:val="0"/>
        <w:adjustRightInd w:val="0"/>
        <w:spacing w:line="312" w:lineRule="auto"/>
        <w:ind w:left="567"/>
        <w:jc w:val="both"/>
        <w:textAlignment w:val="baseline"/>
        <w:rPr>
          <w:rFonts w:eastAsia="Times New Roman"/>
          <w:spacing w:val="4"/>
          <w:lang w:eastAsia="de-DE"/>
        </w:rPr>
      </w:pPr>
      <w:r w:rsidRPr="002B0F76">
        <w:rPr>
          <w:rFonts w:eastAsia="Times New Roman"/>
          <w:spacing w:val="4"/>
          <w:lang w:eastAsia="de-DE"/>
        </w:rPr>
        <w:t>Ort, Datum</w:t>
      </w:r>
      <w:r w:rsidRPr="002B0F76">
        <w:rPr>
          <w:rFonts w:eastAsia="Times New Roman"/>
          <w:spacing w:val="4"/>
          <w:lang w:eastAsia="de-DE"/>
        </w:rPr>
        <w:tab/>
      </w:r>
      <w:r w:rsidRPr="002B0F76">
        <w:rPr>
          <w:rFonts w:eastAsia="Times New Roman"/>
          <w:spacing w:val="4"/>
          <w:lang w:eastAsia="de-DE"/>
        </w:rPr>
        <w:tab/>
        <w:t xml:space="preserve">Unterschrift des </w:t>
      </w:r>
      <w:r>
        <w:t>Bieters</w:t>
      </w:r>
      <w:r w:rsidRPr="002B0F76">
        <w:t>/</w:t>
      </w:r>
      <w:r>
        <w:t>der</w:t>
      </w:r>
      <w:r w:rsidRPr="002B0F76">
        <w:t xml:space="preserve"> B</w:t>
      </w:r>
      <w:r>
        <w:t>ieter</w:t>
      </w:r>
      <w:r w:rsidRPr="002B0F76">
        <w:t>gemeinschaft</w:t>
      </w:r>
    </w:p>
    <w:p w14:paraId="5FD9EF68" w14:textId="77777777" w:rsidR="00202F65" w:rsidRPr="002B0F76" w:rsidRDefault="00202F65" w:rsidP="00202F65">
      <w:pPr>
        <w:spacing w:line="312" w:lineRule="auto"/>
        <w:ind w:left="567"/>
        <w:jc w:val="both"/>
        <w:rPr>
          <w:lang w:eastAsia="de-DE"/>
        </w:rPr>
      </w:pPr>
    </w:p>
    <w:p w14:paraId="46C249D0" w14:textId="77777777" w:rsidR="00202F65" w:rsidRPr="002B0F76" w:rsidRDefault="00202F65" w:rsidP="00202F65">
      <w:pPr>
        <w:spacing w:line="312" w:lineRule="auto"/>
        <w:ind w:left="567"/>
        <w:jc w:val="both"/>
        <w:rPr>
          <w:b/>
        </w:rPr>
      </w:pPr>
    </w:p>
    <w:p w14:paraId="095446BD" w14:textId="77777777" w:rsidR="00FD453E" w:rsidRPr="00FF7683" w:rsidRDefault="00FD453E" w:rsidP="00CE048C">
      <w:pPr>
        <w:spacing w:after="160" w:line="259" w:lineRule="auto"/>
        <w:rPr>
          <w:szCs w:val="21"/>
        </w:rPr>
      </w:pPr>
    </w:p>
    <w:sectPr w:rsidR="00FD453E" w:rsidRPr="00FF7683" w:rsidSect="006734CA">
      <w:headerReference w:type="default" r:id="rId8"/>
      <w:footerReference w:type="default" r:id="rId9"/>
      <w:headerReference w:type="first" r:id="rId10"/>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5A916B" w14:textId="77777777" w:rsidR="00B25AFD" w:rsidRDefault="00B25AFD" w:rsidP="004D3108">
      <w:r>
        <w:separator/>
      </w:r>
    </w:p>
  </w:endnote>
  <w:endnote w:type="continuationSeparator" w:id="0">
    <w:p w14:paraId="05885AC2" w14:textId="77777777" w:rsidR="00B25AFD" w:rsidRDefault="00B25AFD" w:rsidP="004D3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Liberation Sans">
    <w:altName w:val="Arial"/>
    <w:panose1 w:val="00000000000000000000"/>
    <w:charset w:val="00"/>
    <w:family w:val="moder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DIN-LightAlternate">
    <w:altName w:val="Calibri"/>
    <w:panose1 w:val="02000404040000020003"/>
    <w:charset w:val="00"/>
    <w:family w:val="auto"/>
    <w:pitch w:val="variable"/>
    <w:sig w:usb0="8000002F" w:usb1="40000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84A81F" w14:textId="12C25607" w:rsidR="00FD453E" w:rsidRPr="00F61C39" w:rsidRDefault="002844BE" w:rsidP="00FD453E">
    <w:pPr>
      <w:pStyle w:val="Fuzeile"/>
      <w:jc w:val="right"/>
      <w:rPr>
        <w:sz w:val="20"/>
        <w:szCs w:val="20"/>
      </w:rPr>
    </w:pPr>
    <w:r w:rsidRPr="00F61C39">
      <w:rPr>
        <w:sz w:val="20"/>
        <w:szCs w:val="20"/>
      </w:rPr>
      <w:t xml:space="preserve">Fassung vom </w:t>
    </w:r>
    <w:r w:rsidR="001B3178">
      <w:rPr>
        <w:rFonts w:eastAsia="Calibri"/>
        <w:sz w:val="20"/>
        <w:szCs w:val="20"/>
      </w:rPr>
      <w:t>15.07.2026</w:t>
    </w:r>
    <w:r w:rsidR="00FD453E" w:rsidRPr="00F61C39">
      <w:rPr>
        <w:sz w:val="20"/>
        <w:szCs w:val="20"/>
      </w:rPr>
      <w:tab/>
    </w:r>
    <w:r w:rsidR="00FD453E" w:rsidRPr="00F61C39">
      <w:rPr>
        <w:sz w:val="20"/>
        <w:szCs w:val="20"/>
      </w:rPr>
      <w:tab/>
      <w:t xml:space="preserve">Seite </w:t>
    </w:r>
    <w:r w:rsidR="00FD453E" w:rsidRPr="00F61C39">
      <w:rPr>
        <w:b/>
        <w:bCs/>
        <w:sz w:val="20"/>
        <w:szCs w:val="20"/>
      </w:rPr>
      <w:fldChar w:fldCharType="begin"/>
    </w:r>
    <w:r w:rsidR="00FD453E" w:rsidRPr="00F61C39">
      <w:rPr>
        <w:b/>
        <w:bCs/>
        <w:sz w:val="20"/>
        <w:szCs w:val="20"/>
      </w:rPr>
      <w:instrText>PAGE  \* Arabic  \* MERGEFORMAT</w:instrText>
    </w:r>
    <w:r w:rsidR="00FD453E" w:rsidRPr="00F61C39">
      <w:rPr>
        <w:b/>
        <w:bCs/>
        <w:sz w:val="20"/>
        <w:szCs w:val="20"/>
      </w:rPr>
      <w:fldChar w:fldCharType="separate"/>
    </w:r>
    <w:r w:rsidR="00FD453E" w:rsidRPr="00F61C39">
      <w:rPr>
        <w:b/>
        <w:bCs/>
        <w:sz w:val="20"/>
        <w:szCs w:val="20"/>
      </w:rPr>
      <w:t>1</w:t>
    </w:r>
    <w:r w:rsidR="00FD453E" w:rsidRPr="00F61C39">
      <w:rPr>
        <w:b/>
        <w:bCs/>
        <w:sz w:val="20"/>
        <w:szCs w:val="20"/>
      </w:rPr>
      <w:fldChar w:fldCharType="end"/>
    </w:r>
    <w:r w:rsidR="00FD453E" w:rsidRPr="00F61C39">
      <w:rPr>
        <w:sz w:val="20"/>
        <w:szCs w:val="20"/>
      </w:rPr>
      <w:t xml:space="preserve"> von </w:t>
    </w:r>
    <w:r w:rsidR="00FD453E" w:rsidRPr="00F61C39">
      <w:rPr>
        <w:b/>
        <w:bCs/>
        <w:sz w:val="20"/>
        <w:szCs w:val="20"/>
      </w:rPr>
      <w:fldChar w:fldCharType="begin"/>
    </w:r>
    <w:r w:rsidR="00FD453E" w:rsidRPr="00F61C39">
      <w:rPr>
        <w:b/>
        <w:bCs/>
        <w:sz w:val="20"/>
        <w:szCs w:val="20"/>
      </w:rPr>
      <w:instrText>NUMPAGES  \* Arabic  \* MERGEFORMAT</w:instrText>
    </w:r>
    <w:r w:rsidR="00FD453E" w:rsidRPr="00F61C39">
      <w:rPr>
        <w:b/>
        <w:bCs/>
        <w:sz w:val="20"/>
        <w:szCs w:val="20"/>
      </w:rPr>
      <w:fldChar w:fldCharType="separate"/>
    </w:r>
    <w:r w:rsidR="00FD453E" w:rsidRPr="00F61C39">
      <w:rPr>
        <w:b/>
        <w:bCs/>
        <w:sz w:val="20"/>
        <w:szCs w:val="20"/>
      </w:rPr>
      <w:t>21</w:t>
    </w:r>
    <w:r w:rsidR="00FD453E" w:rsidRPr="00F61C39">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1190B" w14:textId="77777777" w:rsidR="00B25AFD" w:rsidRDefault="00B25AFD" w:rsidP="004D3108">
      <w:r>
        <w:separator/>
      </w:r>
    </w:p>
  </w:footnote>
  <w:footnote w:type="continuationSeparator" w:id="0">
    <w:p w14:paraId="4D968019" w14:textId="77777777" w:rsidR="00B25AFD" w:rsidRDefault="00B25AFD" w:rsidP="004D3108">
      <w:r>
        <w:continuationSeparator/>
      </w:r>
    </w:p>
  </w:footnote>
  <w:footnote w:id="1">
    <w:p w14:paraId="175EAD2A" w14:textId="39CD319C" w:rsidR="00607682" w:rsidRDefault="00607682" w:rsidP="00607682">
      <w:pPr>
        <w:pStyle w:val="Funotentext"/>
      </w:pPr>
      <w:r>
        <w:rPr>
          <w:rStyle w:val="Funotenzeichen"/>
        </w:rPr>
        <w:footnoteRef/>
      </w:r>
      <w:r>
        <w:tab/>
      </w:r>
      <w:r w:rsidRPr="00571971">
        <w:rPr>
          <w:rFonts w:ascii="Arial" w:hAnsi="Arial" w:cs="Arial"/>
          <w:sz w:val="18"/>
          <w:szCs w:val="18"/>
        </w:rPr>
        <w:t xml:space="preserve">Es wird klarstellend darauf hingewiesen, dass der </w:t>
      </w:r>
      <w:r>
        <w:rPr>
          <w:rFonts w:ascii="Arial" w:hAnsi="Arial" w:cs="Arial"/>
          <w:sz w:val="18"/>
          <w:szCs w:val="18"/>
        </w:rPr>
        <w:t>Bieter</w:t>
      </w:r>
      <w:r w:rsidRPr="00571971">
        <w:rPr>
          <w:rFonts w:ascii="Arial" w:hAnsi="Arial" w:cs="Arial"/>
          <w:sz w:val="18"/>
          <w:szCs w:val="18"/>
        </w:rPr>
        <w:t>/die B</w:t>
      </w:r>
      <w:r>
        <w:rPr>
          <w:rFonts w:ascii="Arial" w:hAnsi="Arial" w:cs="Arial"/>
          <w:sz w:val="18"/>
          <w:szCs w:val="18"/>
        </w:rPr>
        <w:t>ieter</w:t>
      </w:r>
      <w:r w:rsidRPr="00571971">
        <w:rPr>
          <w:rFonts w:ascii="Arial" w:hAnsi="Arial" w:cs="Arial"/>
          <w:sz w:val="18"/>
          <w:szCs w:val="18"/>
        </w:rPr>
        <w:t xml:space="preserve">gemeinschaft insgesamt, d.h. einschließlich etwaiger Referenzen von eignungsverleihenden Unternehmen, mindestens </w:t>
      </w:r>
      <w:r w:rsidR="000C397E">
        <w:rPr>
          <w:rFonts w:ascii="Arial" w:hAnsi="Arial" w:cs="Arial"/>
          <w:sz w:val="18"/>
          <w:szCs w:val="18"/>
        </w:rPr>
        <w:t>zwei</w:t>
      </w:r>
      <w:r w:rsidRPr="00571971">
        <w:rPr>
          <w:rFonts w:ascii="Arial" w:hAnsi="Arial" w:cs="Arial"/>
          <w:sz w:val="18"/>
          <w:szCs w:val="18"/>
        </w:rPr>
        <w:t xml:space="preserve"> (</w:t>
      </w:r>
      <w:r w:rsidR="000C397E">
        <w:rPr>
          <w:rFonts w:ascii="Arial" w:hAnsi="Arial" w:cs="Arial"/>
          <w:sz w:val="18"/>
          <w:szCs w:val="18"/>
        </w:rPr>
        <w:t>2</w:t>
      </w:r>
      <w:r w:rsidRPr="00571971">
        <w:rPr>
          <w:rFonts w:ascii="Arial" w:hAnsi="Arial" w:cs="Arial"/>
          <w:sz w:val="18"/>
          <w:szCs w:val="18"/>
        </w:rPr>
        <w:t xml:space="preserve">) </w:t>
      </w:r>
      <w:r>
        <w:rPr>
          <w:rFonts w:ascii="Arial" w:hAnsi="Arial" w:cs="Arial"/>
          <w:sz w:val="18"/>
          <w:szCs w:val="18"/>
        </w:rPr>
        <w:t xml:space="preserve">Referenzen einreichen muss </w:t>
      </w:r>
      <w:r w:rsidRPr="00571971">
        <w:rPr>
          <w:rFonts w:ascii="Arial" w:hAnsi="Arial" w:cs="Arial"/>
          <w:sz w:val="18"/>
          <w:szCs w:val="18"/>
        </w:rPr>
        <w:t>und maximal fünf (5) Referenzen einreichen kann.</w:t>
      </w:r>
      <w:r>
        <w:rPr>
          <w:rFonts w:ascii="Arial" w:hAnsi="Arial" w:cs="Arial"/>
          <w:sz w:val="18"/>
          <w:szCs w:val="18"/>
        </w:rPr>
        <w:t xml:space="preserve"> Auf das Formblatt „Nichtvorliegen von Ausschlussgründen/Eignung (Anhang 2) wird verwiesen.</w:t>
      </w:r>
    </w:p>
  </w:footnote>
  <w:footnote w:id="2">
    <w:p w14:paraId="5142D468" w14:textId="5D465FCA" w:rsidR="0083068D" w:rsidRPr="0083068D" w:rsidRDefault="0083068D">
      <w:pPr>
        <w:pStyle w:val="Funotentext"/>
        <w:rPr>
          <w:rFonts w:ascii="Arial" w:hAnsi="Arial" w:cs="Arial"/>
        </w:rPr>
      </w:pPr>
      <w:r w:rsidRPr="0083068D">
        <w:rPr>
          <w:rStyle w:val="Funotenzeichen"/>
          <w:rFonts w:ascii="Arial" w:hAnsi="Arial" w:cs="Arial"/>
        </w:rPr>
        <w:footnoteRef/>
      </w:r>
      <w:r w:rsidRPr="0083068D">
        <w:rPr>
          <w:rFonts w:ascii="Arial" w:hAnsi="Arial" w:cs="Arial"/>
        </w:rPr>
        <w:tab/>
        <w:t>Siehe Fußnote 1</w:t>
      </w:r>
    </w:p>
  </w:footnote>
  <w:footnote w:id="3">
    <w:p w14:paraId="4E7AC388" w14:textId="77777777" w:rsidR="0083068D" w:rsidRPr="0083068D" w:rsidRDefault="0083068D" w:rsidP="0083068D">
      <w:pPr>
        <w:pStyle w:val="Funotentext"/>
        <w:rPr>
          <w:rFonts w:ascii="Arial" w:hAnsi="Arial" w:cs="Arial"/>
        </w:rPr>
      </w:pPr>
      <w:r w:rsidRPr="0083068D">
        <w:rPr>
          <w:rStyle w:val="Funotenzeichen"/>
          <w:rFonts w:ascii="Arial" w:hAnsi="Arial" w:cs="Arial"/>
        </w:rPr>
        <w:footnoteRef/>
      </w:r>
      <w:r w:rsidRPr="0083068D">
        <w:rPr>
          <w:rFonts w:ascii="Arial" w:hAnsi="Arial" w:cs="Arial"/>
        </w:rPr>
        <w:tab/>
        <w:t>Siehe Fußnote 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9979C" w14:textId="77777777" w:rsidR="001B3178" w:rsidRDefault="001B3178" w:rsidP="001B3178">
    <w:pPr>
      <w:pStyle w:val="Kopfzeile"/>
    </w:pPr>
    <w:r>
      <w:t>Jobcenter Mannheim</w:t>
    </w:r>
  </w:p>
  <w:p w14:paraId="7A9A0925" w14:textId="77777777" w:rsidR="001B3178" w:rsidRDefault="001B3178" w:rsidP="001B3178">
    <w:pPr>
      <w:pStyle w:val="Kopfzeile"/>
    </w:pPr>
    <w:r>
      <w:rPr>
        <w:noProof/>
        <w:sz w:val="18"/>
        <w:szCs w:val="18"/>
      </w:rPr>
      <w:drawing>
        <wp:anchor distT="0" distB="0" distL="114300" distR="114300" simplePos="0" relativeHeight="251659264" behindDoc="0" locked="0" layoutInCell="1" allowOverlap="1" wp14:anchorId="44ADBC38" wp14:editId="581A8C5B">
          <wp:simplePos x="0" y="0"/>
          <wp:positionH relativeFrom="column">
            <wp:posOffset>3053080</wp:posOffset>
          </wp:positionH>
          <wp:positionV relativeFrom="paragraph">
            <wp:posOffset>6985</wp:posOffset>
          </wp:positionV>
          <wp:extent cx="3066415" cy="304800"/>
          <wp:effectExtent l="0" t="0" r="635" b="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6415" cy="304800"/>
                  </a:xfrm>
                  <a:prstGeom prst="rect">
                    <a:avLst/>
                  </a:prstGeom>
                  <a:noFill/>
                </pic:spPr>
              </pic:pic>
            </a:graphicData>
          </a:graphic>
        </wp:anchor>
      </w:drawing>
    </w:r>
    <w:r>
      <w:t>Projekt „Gesundheitszentrum</w:t>
    </w:r>
  </w:p>
  <w:p w14:paraId="025DC99B" w14:textId="77777777" w:rsidR="001B3178" w:rsidRDefault="001B3178" w:rsidP="001B3178">
    <w:pPr>
      <w:pStyle w:val="Kopfzeile"/>
    </w:pPr>
    <w:r>
      <w:t>Offenes Verfahren nach VgV</w:t>
    </w:r>
  </w:p>
  <w:p w14:paraId="630BE7D8" w14:textId="41134984" w:rsidR="001B3178" w:rsidRDefault="001B3178" w:rsidP="001B3178">
    <w:pPr>
      <w:pStyle w:val="Kopfzeile"/>
      <w:rPr>
        <w:b/>
      </w:rPr>
    </w:pPr>
    <w:r>
      <w:rPr>
        <w:b/>
      </w:rPr>
      <w:t>Formblatt „Eignungsleihe Dritter“</w:t>
    </w:r>
  </w:p>
  <w:p w14:paraId="5ACA2D93" w14:textId="43C7284C" w:rsidR="001B3178" w:rsidRPr="006734FE" w:rsidRDefault="001B3178" w:rsidP="001B3178">
    <w:pPr>
      <w:pStyle w:val="Kopfzeile"/>
    </w:pPr>
    <w:r w:rsidRPr="006734FE">
      <w:t xml:space="preserve">Anhang </w:t>
    </w:r>
    <w:r>
      <w:t>11</w:t>
    </w:r>
  </w:p>
  <w:p w14:paraId="194344A9" w14:textId="77777777" w:rsidR="001B3178" w:rsidRDefault="001B3178" w:rsidP="001B3178">
    <w:pPr>
      <w:pStyle w:val="Kopfzeile"/>
    </w:pPr>
  </w:p>
  <w:p w14:paraId="6434AB1C" w14:textId="77777777" w:rsidR="004D3108" w:rsidRDefault="004D31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70" w:type="dxa"/>
      <w:tblLayout w:type="fixed"/>
      <w:tblCellMar>
        <w:left w:w="0" w:type="dxa"/>
        <w:right w:w="0" w:type="dxa"/>
      </w:tblCellMar>
      <w:tblLook w:val="04A0" w:firstRow="1" w:lastRow="0" w:firstColumn="1" w:lastColumn="0" w:noHBand="0" w:noVBand="1"/>
    </w:tblPr>
    <w:tblGrid>
      <w:gridCol w:w="6236"/>
      <w:gridCol w:w="2551"/>
      <w:gridCol w:w="283"/>
    </w:tblGrid>
    <w:tr w:rsidR="00F8647A" w:rsidRPr="00465FD2" w14:paraId="48688AB1" w14:textId="77777777" w:rsidTr="00E34456">
      <w:tc>
        <w:tcPr>
          <w:tcW w:w="6236" w:type="dxa"/>
        </w:tcPr>
        <w:p w14:paraId="22262423" w14:textId="77777777" w:rsidR="00F8647A" w:rsidRPr="00465FD2" w:rsidRDefault="00F8647A" w:rsidP="00F8647A">
          <w:pPr>
            <w:tabs>
              <w:tab w:val="center" w:pos="4536"/>
              <w:tab w:val="right" w:pos="9072"/>
            </w:tabs>
            <w:rPr>
              <w:rFonts w:ascii="DIN-LightAlternate" w:eastAsia="Times New Roman" w:hAnsi="DIN-LightAlternate"/>
              <w:sz w:val="14"/>
              <w:szCs w:val="14"/>
            </w:rPr>
          </w:pPr>
        </w:p>
      </w:tc>
      <w:tc>
        <w:tcPr>
          <w:tcW w:w="2551" w:type="dxa"/>
        </w:tcPr>
        <w:p w14:paraId="2C450B70" w14:textId="77777777" w:rsidR="00F8647A" w:rsidRPr="00465FD2" w:rsidRDefault="00F8647A" w:rsidP="00F8647A">
          <w:pPr>
            <w:tabs>
              <w:tab w:val="center" w:pos="4536"/>
              <w:tab w:val="right" w:pos="9072"/>
            </w:tabs>
            <w:jc w:val="right"/>
            <w:rPr>
              <w:rFonts w:ascii="DIN-LightAlternate" w:eastAsia="Times New Roman" w:hAnsi="DIN-LightAlternate"/>
              <w:sz w:val="14"/>
              <w:szCs w:val="14"/>
            </w:rPr>
          </w:pPr>
        </w:p>
      </w:tc>
      <w:tc>
        <w:tcPr>
          <w:tcW w:w="283" w:type="dxa"/>
        </w:tcPr>
        <w:p w14:paraId="6FD48E6B" w14:textId="77777777" w:rsidR="00F8647A" w:rsidRPr="00465FD2" w:rsidRDefault="00F8647A" w:rsidP="00F8647A">
          <w:pPr>
            <w:tabs>
              <w:tab w:val="center" w:pos="4536"/>
              <w:tab w:val="right" w:pos="9072"/>
            </w:tabs>
            <w:jc w:val="right"/>
            <w:rPr>
              <w:rFonts w:ascii="DIN-LightAlternate" w:eastAsia="Times New Roman" w:hAnsi="DIN-LightAlternate"/>
              <w:sz w:val="14"/>
              <w:szCs w:val="14"/>
            </w:rPr>
          </w:pPr>
        </w:p>
      </w:tc>
    </w:tr>
  </w:tbl>
  <w:p w14:paraId="6D9D90D3" w14:textId="77777777" w:rsidR="00F8647A" w:rsidRDefault="00F8647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7DC3"/>
    <w:multiLevelType w:val="singleLevel"/>
    <w:tmpl w:val="86029A32"/>
    <w:name w:val="LIST_NUM3"/>
    <w:lvl w:ilvl="0">
      <w:start w:val="1"/>
      <w:numFmt w:val="decimal"/>
      <w:pStyle w:val="LAListe3"/>
      <w:lvlText w:val="%1."/>
      <w:lvlJc w:val="left"/>
      <w:pPr>
        <w:tabs>
          <w:tab w:val="num" w:pos="2268"/>
        </w:tabs>
        <w:ind w:left="2268" w:hanging="567"/>
      </w:pPr>
    </w:lvl>
  </w:abstractNum>
  <w:abstractNum w:abstractNumId="1" w15:restartNumberingAfterBreak="0">
    <w:nsid w:val="05DC7576"/>
    <w:multiLevelType w:val="hybridMultilevel"/>
    <w:tmpl w:val="2CB8D8B4"/>
    <w:lvl w:ilvl="0" w:tplc="281280E4">
      <w:numFmt w:val="bullet"/>
      <w:lvlText w:val="-"/>
      <w:lvlJc w:val="left"/>
      <w:pPr>
        <w:ind w:left="960" w:hanging="360"/>
      </w:pPr>
      <w:rPr>
        <w:rFonts w:ascii="Arial" w:eastAsiaTheme="minorHAnsi" w:hAnsi="Arial" w:cs="Arial" w:hint="default"/>
      </w:rPr>
    </w:lvl>
    <w:lvl w:ilvl="1" w:tplc="04070003" w:tentative="1">
      <w:start w:val="1"/>
      <w:numFmt w:val="bullet"/>
      <w:lvlText w:val="o"/>
      <w:lvlJc w:val="left"/>
      <w:pPr>
        <w:ind w:left="1680" w:hanging="360"/>
      </w:pPr>
      <w:rPr>
        <w:rFonts w:ascii="Courier New" w:hAnsi="Courier New" w:cs="Courier New" w:hint="default"/>
      </w:rPr>
    </w:lvl>
    <w:lvl w:ilvl="2" w:tplc="04070005" w:tentative="1">
      <w:start w:val="1"/>
      <w:numFmt w:val="bullet"/>
      <w:lvlText w:val=""/>
      <w:lvlJc w:val="left"/>
      <w:pPr>
        <w:ind w:left="2400" w:hanging="360"/>
      </w:pPr>
      <w:rPr>
        <w:rFonts w:ascii="Wingdings" w:hAnsi="Wingdings" w:hint="default"/>
      </w:rPr>
    </w:lvl>
    <w:lvl w:ilvl="3" w:tplc="04070001" w:tentative="1">
      <w:start w:val="1"/>
      <w:numFmt w:val="bullet"/>
      <w:lvlText w:val=""/>
      <w:lvlJc w:val="left"/>
      <w:pPr>
        <w:ind w:left="3120" w:hanging="360"/>
      </w:pPr>
      <w:rPr>
        <w:rFonts w:ascii="Symbol" w:hAnsi="Symbol" w:hint="default"/>
      </w:rPr>
    </w:lvl>
    <w:lvl w:ilvl="4" w:tplc="04070003" w:tentative="1">
      <w:start w:val="1"/>
      <w:numFmt w:val="bullet"/>
      <w:lvlText w:val="o"/>
      <w:lvlJc w:val="left"/>
      <w:pPr>
        <w:ind w:left="3840" w:hanging="360"/>
      </w:pPr>
      <w:rPr>
        <w:rFonts w:ascii="Courier New" w:hAnsi="Courier New" w:cs="Courier New" w:hint="default"/>
      </w:rPr>
    </w:lvl>
    <w:lvl w:ilvl="5" w:tplc="04070005" w:tentative="1">
      <w:start w:val="1"/>
      <w:numFmt w:val="bullet"/>
      <w:lvlText w:val=""/>
      <w:lvlJc w:val="left"/>
      <w:pPr>
        <w:ind w:left="4560" w:hanging="360"/>
      </w:pPr>
      <w:rPr>
        <w:rFonts w:ascii="Wingdings" w:hAnsi="Wingdings" w:hint="default"/>
      </w:rPr>
    </w:lvl>
    <w:lvl w:ilvl="6" w:tplc="04070001" w:tentative="1">
      <w:start w:val="1"/>
      <w:numFmt w:val="bullet"/>
      <w:lvlText w:val=""/>
      <w:lvlJc w:val="left"/>
      <w:pPr>
        <w:ind w:left="5280" w:hanging="360"/>
      </w:pPr>
      <w:rPr>
        <w:rFonts w:ascii="Symbol" w:hAnsi="Symbol" w:hint="default"/>
      </w:rPr>
    </w:lvl>
    <w:lvl w:ilvl="7" w:tplc="04070003" w:tentative="1">
      <w:start w:val="1"/>
      <w:numFmt w:val="bullet"/>
      <w:lvlText w:val="o"/>
      <w:lvlJc w:val="left"/>
      <w:pPr>
        <w:ind w:left="6000" w:hanging="360"/>
      </w:pPr>
      <w:rPr>
        <w:rFonts w:ascii="Courier New" w:hAnsi="Courier New" w:cs="Courier New" w:hint="default"/>
      </w:rPr>
    </w:lvl>
    <w:lvl w:ilvl="8" w:tplc="04070005" w:tentative="1">
      <w:start w:val="1"/>
      <w:numFmt w:val="bullet"/>
      <w:lvlText w:val=""/>
      <w:lvlJc w:val="left"/>
      <w:pPr>
        <w:ind w:left="6720" w:hanging="360"/>
      </w:pPr>
      <w:rPr>
        <w:rFonts w:ascii="Wingdings" w:hAnsi="Wingdings" w:hint="default"/>
      </w:rPr>
    </w:lvl>
  </w:abstractNum>
  <w:abstractNum w:abstractNumId="2" w15:restartNumberingAfterBreak="0">
    <w:nsid w:val="0A093C4D"/>
    <w:multiLevelType w:val="singleLevel"/>
    <w:tmpl w:val="D2441076"/>
    <w:name w:val="LIST_NUM1"/>
    <w:lvl w:ilvl="0">
      <w:start w:val="1"/>
      <w:numFmt w:val="decimal"/>
      <w:pStyle w:val="LAListe1"/>
      <w:lvlText w:val="%1."/>
      <w:lvlJc w:val="left"/>
      <w:pPr>
        <w:tabs>
          <w:tab w:val="num" w:pos="1134"/>
        </w:tabs>
        <w:ind w:left="1134" w:hanging="567"/>
      </w:pPr>
    </w:lvl>
  </w:abstractNum>
  <w:abstractNum w:abstractNumId="3" w15:restartNumberingAfterBreak="0">
    <w:nsid w:val="0A34110B"/>
    <w:multiLevelType w:val="multilevel"/>
    <w:tmpl w:val="28824D8C"/>
    <w:name w:val="LIST_ANTRAG"/>
    <w:lvl w:ilvl="0">
      <w:start w:val="1"/>
      <w:numFmt w:val="upperRoman"/>
      <w:pStyle w:val="LAAntrag1"/>
      <w:lvlText w:val="%1."/>
      <w:lvlJc w:val="left"/>
      <w:pPr>
        <w:tabs>
          <w:tab w:val="num" w:pos="1134"/>
        </w:tabs>
        <w:ind w:left="1134" w:hanging="567"/>
      </w:pPr>
    </w:lvl>
    <w:lvl w:ilvl="1">
      <w:start w:val="1"/>
      <w:numFmt w:val="decimal"/>
      <w:pStyle w:val="LAAntrag2"/>
      <w:lvlText w:val="%2."/>
      <w:lvlJc w:val="left"/>
      <w:pPr>
        <w:tabs>
          <w:tab w:val="num" w:pos="1701"/>
        </w:tabs>
        <w:ind w:left="1701" w:hanging="567"/>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1DF3B38"/>
    <w:multiLevelType w:val="hybridMultilevel"/>
    <w:tmpl w:val="33C80E30"/>
    <w:lvl w:ilvl="0" w:tplc="04070001">
      <w:start w:val="1"/>
      <w:numFmt w:val="bullet"/>
      <w:lvlText w:val=""/>
      <w:lvlJc w:val="left"/>
      <w:pPr>
        <w:ind w:left="1494" w:hanging="360"/>
      </w:pPr>
      <w:rPr>
        <w:rFonts w:ascii="Symbol" w:hAnsi="Symbo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5" w15:restartNumberingAfterBreak="0">
    <w:nsid w:val="1925494E"/>
    <w:multiLevelType w:val="singleLevel"/>
    <w:tmpl w:val="5E50AA4A"/>
    <w:name w:val="PARA_BULLETS1"/>
    <w:lvl w:ilvl="0">
      <w:start w:val="1"/>
      <w:numFmt w:val="bullet"/>
      <w:lvlText w:val="–"/>
      <w:lvlJc w:val="left"/>
      <w:pPr>
        <w:tabs>
          <w:tab w:val="num" w:pos="992"/>
        </w:tabs>
        <w:ind w:left="992" w:hanging="425"/>
      </w:pPr>
    </w:lvl>
  </w:abstractNum>
  <w:abstractNum w:abstractNumId="6" w15:restartNumberingAfterBreak="0">
    <w:nsid w:val="1BC043F0"/>
    <w:multiLevelType w:val="singleLevel"/>
    <w:tmpl w:val="9BD0F90E"/>
    <w:name w:val="LIST_NUM2"/>
    <w:lvl w:ilvl="0">
      <w:start w:val="1"/>
      <w:numFmt w:val="decimal"/>
      <w:pStyle w:val="LAListe2"/>
      <w:lvlText w:val="%1."/>
      <w:lvlJc w:val="left"/>
      <w:pPr>
        <w:tabs>
          <w:tab w:val="num" w:pos="1701"/>
        </w:tabs>
        <w:ind w:left="1701" w:hanging="567"/>
      </w:pPr>
    </w:lvl>
  </w:abstractNum>
  <w:abstractNum w:abstractNumId="7" w15:restartNumberingAfterBreak="0">
    <w:nsid w:val="23DF4AF4"/>
    <w:multiLevelType w:val="multilevel"/>
    <w:tmpl w:val="19EA71A0"/>
    <w:name w:val="LA-STANDARD-2"/>
    <w:lvl w:ilvl="0">
      <w:start w:val="1"/>
      <w:numFmt w:val="upperRoman"/>
      <w:lvlText w:val="%1."/>
      <w:lvlJc w:val="left"/>
      <w:pPr>
        <w:tabs>
          <w:tab w:val="num" w:pos="567"/>
        </w:tabs>
        <w:ind w:left="567" w:hanging="567"/>
      </w:pPr>
    </w:lvl>
    <w:lvl w:ilvl="1">
      <w:start w:val="1"/>
      <w:numFmt w:val="decimal"/>
      <w:lvlText w:val="%2."/>
      <w:lvlJc w:val="left"/>
      <w:pPr>
        <w:tabs>
          <w:tab w:val="num" w:pos="567"/>
        </w:tabs>
        <w:ind w:left="567" w:hanging="567"/>
      </w:pPr>
    </w:lvl>
    <w:lvl w:ilvl="2">
      <w:start w:val="1"/>
      <w:numFmt w:val="lowerLetter"/>
      <w:lvlText w:val="%3)"/>
      <w:lvlJc w:val="left"/>
      <w:pPr>
        <w:tabs>
          <w:tab w:val="num" w:pos="1134"/>
        </w:tabs>
        <w:ind w:left="1134" w:hanging="567"/>
      </w:pPr>
    </w:lvl>
    <w:lvl w:ilvl="3">
      <w:start w:val="27"/>
      <w:numFmt w:val="lowerLetter"/>
      <w:lvlText w:val="%4)"/>
      <w:lvlJc w:val="left"/>
      <w:pPr>
        <w:tabs>
          <w:tab w:val="num" w:pos="1134"/>
        </w:tabs>
        <w:ind w:left="1134" w:hanging="567"/>
      </w:pPr>
    </w:lvl>
    <w:lvl w:ilvl="4">
      <w:start w:val="1"/>
      <w:numFmt w:val="decimal"/>
      <w:lvlText w:val="(%5)"/>
      <w:lvlJc w:val="left"/>
      <w:pPr>
        <w:tabs>
          <w:tab w:val="num" w:pos="1134"/>
        </w:tabs>
        <w:ind w:left="1134" w:hanging="567"/>
      </w:pPr>
    </w:lvl>
    <w:lvl w:ilvl="5">
      <w:start w:val="1"/>
      <w:numFmt w:val="lowerLetter"/>
      <w:lvlText w:val="(%6)"/>
      <w:lvlJc w:val="left"/>
      <w:pPr>
        <w:tabs>
          <w:tab w:val="num" w:pos="1701"/>
        </w:tabs>
        <w:ind w:left="1701" w:hanging="567"/>
      </w:pPr>
    </w:lvl>
    <w:lvl w:ilvl="6">
      <w:start w:val="27"/>
      <w:numFmt w:val="lowerLetter"/>
      <w:lvlText w:val="(%7)"/>
      <w:lvlJc w:val="left"/>
      <w:pPr>
        <w:tabs>
          <w:tab w:val="num" w:pos="1701"/>
        </w:tabs>
        <w:ind w:left="1701" w:hanging="56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73A12B4"/>
    <w:multiLevelType w:val="hybridMultilevel"/>
    <w:tmpl w:val="86222F7A"/>
    <w:lvl w:ilvl="0" w:tplc="BA76C0EE">
      <w:start w:val="1"/>
      <w:numFmt w:val="decimal"/>
      <w:pStyle w:val="berschrift2"/>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E47154D"/>
    <w:multiLevelType w:val="hybridMultilevel"/>
    <w:tmpl w:val="B18235F2"/>
    <w:lvl w:ilvl="0" w:tplc="5E50AA4A">
      <w:start w:val="1"/>
      <w:numFmt w:val="bullet"/>
      <w:lvlText w:val="–"/>
      <w:lvlJc w:val="left"/>
      <w:pPr>
        <w:ind w:left="1429" w:hanging="360"/>
      </w:p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0" w15:restartNumberingAfterBreak="0">
    <w:nsid w:val="3BB00B3D"/>
    <w:multiLevelType w:val="singleLevel"/>
    <w:tmpl w:val="8960A214"/>
    <w:name w:val="LIST_ANTRAG_AUFZ2"/>
    <w:lvl w:ilvl="0">
      <w:start w:val="1"/>
      <w:numFmt w:val="bullet"/>
      <w:pStyle w:val="LAAntrag2Aufz"/>
      <w:lvlText w:val="–"/>
      <w:lvlJc w:val="left"/>
      <w:pPr>
        <w:tabs>
          <w:tab w:val="num" w:pos="1984"/>
        </w:tabs>
        <w:ind w:left="1984" w:hanging="283"/>
      </w:pPr>
    </w:lvl>
  </w:abstractNum>
  <w:abstractNum w:abstractNumId="11" w15:restartNumberingAfterBreak="0">
    <w:nsid w:val="3F2121DD"/>
    <w:multiLevelType w:val="multilevel"/>
    <w:tmpl w:val="3EBE7F22"/>
    <w:name w:val="LA-STANDARD"/>
    <w:lvl w:ilvl="0">
      <w:start w:val="1"/>
      <w:numFmt w:val="upperLetter"/>
      <w:pStyle w:val="LAEbene1"/>
      <w:lvlText w:val="%1."/>
      <w:lvlJc w:val="left"/>
      <w:pPr>
        <w:tabs>
          <w:tab w:val="num" w:pos="567"/>
        </w:tabs>
        <w:ind w:left="567" w:hanging="567"/>
      </w:pPr>
    </w:lvl>
    <w:lvl w:ilvl="1">
      <w:start w:val="1"/>
      <w:numFmt w:val="upperRoman"/>
      <w:pStyle w:val="LAEbene2"/>
      <w:lvlText w:val="%2."/>
      <w:lvlJc w:val="left"/>
      <w:pPr>
        <w:tabs>
          <w:tab w:val="num" w:pos="567"/>
        </w:tabs>
        <w:ind w:left="567" w:hanging="567"/>
      </w:pPr>
      <w:rPr>
        <w:b/>
        <w:bCs/>
      </w:rPr>
    </w:lvl>
    <w:lvl w:ilvl="2">
      <w:start w:val="1"/>
      <w:numFmt w:val="decimal"/>
      <w:pStyle w:val="LAEbene3"/>
      <w:lvlText w:val="%3."/>
      <w:lvlJc w:val="left"/>
      <w:pPr>
        <w:tabs>
          <w:tab w:val="num" w:pos="567"/>
        </w:tabs>
        <w:ind w:left="567" w:hanging="567"/>
      </w:pPr>
    </w:lvl>
    <w:lvl w:ilvl="3">
      <w:start w:val="1"/>
      <w:numFmt w:val="lowerLetter"/>
      <w:pStyle w:val="LAEbene4"/>
      <w:lvlText w:val="%4)"/>
      <w:lvlJc w:val="left"/>
      <w:pPr>
        <w:tabs>
          <w:tab w:val="num" w:pos="1134"/>
        </w:tabs>
        <w:ind w:left="1134" w:hanging="567"/>
      </w:pPr>
    </w:lvl>
    <w:lvl w:ilvl="4">
      <w:start w:val="27"/>
      <w:numFmt w:val="lowerLetter"/>
      <w:pStyle w:val="LAEbene5"/>
      <w:lvlText w:val="%5)"/>
      <w:lvlJc w:val="left"/>
      <w:pPr>
        <w:tabs>
          <w:tab w:val="num" w:pos="1134"/>
        </w:tabs>
        <w:ind w:left="1134" w:hanging="567"/>
      </w:pPr>
    </w:lvl>
    <w:lvl w:ilvl="5">
      <w:start w:val="1"/>
      <w:numFmt w:val="decimal"/>
      <w:pStyle w:val="LAEbene6"/>
      <w:lvlText w:val="(%6)"/>
      <w:lvlJc w:val="left"/>
      <w:pPr>
        <w:tabs>
          <w:tab w:val="num" w:pos="1134"/>
        </w:tabs>
        <w:ind w:left="1134" w:hanging="567"/>
      </w:pPr>
    </w:lvl>
    <w:lvl w:ilvl="6">
      <w:start w:val="1"/>
      <w:numFmt w:val="lowerLetter"/>
      <w:pStyle w:val="LAEbene7"/>
      <w:lvlText w:val="(%7)"/>
      <w:lvlJc w:val="left"/>
      <w:pPr>
        <w:tabs>
          <w:tab w:val="num" w:pos="1701"/>
        </w:tabs>
        <w:ind w:left="1701" w:hanging="567"/>
      </w:pPr>
    </w:lvl>
    <w:lvl w:ilvl="7">
      <w:start w:val="27"/>
      <w:numFmt w:val="lowerLetter"/>
      <w:pStyle w:val="LAEbene8"/>
      <w:lvlText w:val="(%8)"/>
      <w:lvlJc w:val="left"/>
      <w:pPr>
        <w:tabs>
          <w:tab w:val="num" w:pos="1701"/>
        </w:tabs>
        <w:ind w:left="1701" w:hanging="567"/>
      </w:pPr>
    </w:lvl>
    <w:lvl w:ilvl="8">
      <w:start w:val="1"/>
      <w:numFmt w:val="lowerRoman"/>
      <w:lvlText w:val="%9."/>
      <w:lvlJc w:val="left"/>
      <w:pPr>
        <w:ind w:left="3240" w:hanging="360"/>
      </w:pPr>
    </w:lvl>
  </w:abstractNum>
  <w:abstractNum w:abstractNumId="12" w15:restartNumberingAfterBreak="0">
    <w:nsid w:val="4F38607E"/>
    <w:multiLevelType w:val="singleLevel"/>
    <w:tmpl w:val="8D46624C"/>
    <w:name w:val="PARA_BULLETS2"/>
    <w:lvl w:ilvl="0">
      <w:start w:val="1"/>
      <w:numFmt w:val="bullet"/>
      <w:pStyle w:val="LAAufz2"/>
      <w:lvlText w:val="–"/>
      <w:lvlJc w:val="left"/>
      <w:pPr>
        <w:tabs>
          <w:tab w:val="num" w:pos="1559"/>
        </w:tabs>
        <w:ind w:left="1559" w:hanging="425"/>
      </w:pPr>
    </w:lvl>
  </w:abstractNum>
  <w:abstractNum w:abstractNumId="13" w15:restartNumberingAfterBreak="0">
    <w:nsid w:val="4F8B422B"/>
    <w:multiLevelType w:val="hybridMultilevel"/>
    <w:tmpl w:val="53CE73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D72043"/>
    <w:multiLevelType w:val="singleLevel"/>
    <w:tmpl w:val="7818BA02"/>
    <w:name w:val="LIST_ANTRAG_AUFZ1"/>
    <w:lvl w:ilvl="0">
      <w:start w:val="1"/>
      <w:numFmt w:val="bullet"/>
      <w:pStyle w:val="LAAntrag1Aufz"/>
      <w:lvlText w:val="–"/>
      <w:lvlJc w:val="left"/>
      <w:pPr>
        <w:tabs>
          <w:tab w:val="num" w:pos="1417"/>
        </w:tabs>
        <w:ind w:left="1417" w:hanging="283"/>
      </w:pPr>
    </w:lvl>
  </w:abstractNum>
  <w:abstractNum w:abstractNumId="15" w15:restartNumberingAfterBreak="0">
    <w:nsid w:val="68473A84"/>
    <w:multiLevelType w:val="hybridMultilevel"/>
    <w:tmpl w:val="258AA65C"/>
    <w:lvl w:ilvl="0" w:tplc="04070001">
      <w:start w:val="1"/>
      <w:numFmt w:val="bullet"/>
      <w:lvlText w:val=""/>
      <w:lvlJc w:val="left"/>
      <w:pPr>
        <w:ind w:left="1494" w:hanging="360"/>
      </w:pPr>
      <w:rPr>
        <w:rFonts w:ascii="Symbol" w:hAnsi="Symbol" w:hint="default"/>
      </w:rPr>
    </w:lvl>
    <w:lvl w:ilvl="1" w:tplc="04070003" w:tentative="1">
      <w:start w:val="1"/>
      <w:numFmt w:val="bullet"/>
      <w:lvlText w:val="o"/>
      <w:lvlJc w:val="left"/>
      <w:pPr>
        <w:ind w:left="2214" w:hanging="360"/>
      </w:pPr>
      <w:rPr>
        <w:rFonts w:ascii="Courier New" w:hAnsi="Courier New" w:cs="Courier New" w:hint="default"/>
      </w:rPr>
    </w:lvl>
    <w:lvl w:ilvl="2" w:tplc="04070005" w:tentative="1">
      <w:start w:val="1"/>
      <w:numFmt w:val="bullet"/>
      <w:lvlText w:val=""/>
      <w:lvlJc w:val="left"/>
      <w:pPr>
        <w:ind w:left="2934" w:hanging="360"/>
      </w:pPr>
      <w:rPr>
        <w:rFonts w:ascii="Wingdings" w:hAnsi="Wingdings" w:hint="default"/>
      </w:rPr>
    </w:lvl>
    <w:lvl w:ilvl="3" w:tplc="04070001" w:tentative="1">
      <w:start w:val="1"/>
      <w:numFmt w:val="bullet"/>
      <w:lvlText w:val=""/>
      <w:lvlJc w:val="left"/>
      <w:pPr>
        <w:ind w:left="3654" w:hanging="360"/>
      </w:pPr>
      <w:rPr>
        <w:rFonts w:ascii="Symbol" w:hAnsi="Symbol" w:hint="default"/>
      </w:rPr>
    </w:lvl>
    <w:lvl w:ilvl="4" w:tplc="04070003" w:tentative="1">
      <w:start w:val="1"/>
      <w:numFmt w:val="bullet"/>
      <w:lvlText w:val="o"/>
      <w:lvlJc w:val="left"/>
      <w:pPr>
        <w:ind w:left="4374" w:hanging="360"/>
      </w:pPr>
      <w:rPr>
        <w:rFonts w:ascii="Courier New" w:hAnsi="Courier New" w:cs="Courier New" w:hint="default"/>
      </w:rPr>
    </w:lvl>
    <w:lvl w:ilvl="5" w:tplc="04070005" w:tentative="1">
      <w:start w:val="1"/>
      <w:numFmt w:val="bullet"/>
      <w:lvlText w:val=""/>
      <w:lvlJc w:val="left"/>
      <w:pPr>
        <w:ind w:left="5094" w:hanging="360"/>
      </w:pPr>
      <w:rPr>
        <w:rFonts w:ascii="Wingdings" w:hAnsi="Wingdings" w:hint="default"/>
      </w:rPr>
    </w:lvl>
    <w:lvl w:ilvl="6" w:tplc="04070001" w:tentative="1">
      <w:start w:val="1"/>
      <w:numFmt w:val="bullet"/>
      <w:lvlText w:val=""/>
      <w:lvlJc w:val="left"/>
      <w:pPr>
        <w:ind w:left="5814" w:hanging="360"/>
      </w:pPr>
      <w:rPr>
        <w:rFonts w:ascii="Symbol" w:hAnsi="Symbol" w:hint="default"/>
      </w:rPr>
    </w:lvl>
    <w:lvl w:ilvl="7" w:tplc="04070003" w:tentative="1">
      <w:start w:val="1"/>
      <w:numFmt w:val="bullet"/>
      <w:lvlText w:val="o"/>
      <w:lvlJc w:val="left"/>
      <w:pPr>
        <w:ind w:left="6534" w:hanging="360"/>
      </w:pPr>
      <w:rPr>
        <w:rFonts w:ascii="Courier New" w:hAnsi="Courier New" w:cs="Courier New" w:hint="default"/>
      </w:rPr>
    </w:lvl>
    <w:lvl w:ilvl="8" w:tplc="04070005" w:tentative="1">
      <w:start w:val="1"/>
      <w:numFmt w:val="bullet"/>
      <w:lvlText w:val=""/>
      <w:lvlJc w:val="left"/>
      <w:pPr>
        <w:ind w:left="7254" w:hanging="360"/>
      </w:pPr>
      <w:rPr>
        <w:rFonts w:ascii="Wingdings" w:hAnsi="Wingdings" w:hint="default"/>
      </w:rPr>
    </w:lvl>
  </w:abstractNum>
  <w:abstractNum w:abstractNumId="16" w15:restartNumberingAfterBreak="0">
    <w:nsid w:val="6AB03E92"/>
    <w:multiLevelType w:val="hybridMultilevel"/>
    <w:tmpl w:val="E30A9F46"/>
    <w:lvl w:ilvl="0" w:tplc="A5B6A98C">
      <w:start w:val="1"/>
      <w:numFmt w:val="decimal"/>
      <w:lvlText w:val="%1)"/>
      <w:lvlJc w:val="left"/>
      <w:pPr>
        <w:ind w:left="1068" w:hanging="360"/>
      </w:pPr>
      <w:rPr>
        <w:rFonts w:hint="default"/>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7" w15:restartNumberingAfterBreak="0">
    <w:nsid w:val="791326AF"/>
    <w:multiLevelType w:val="singleLevel"/>
    <w:tmpl w:val="4E14CCD6"/>
    <w:name w:val="PARA_BULLETS3"/>
    <w:lvl w:ilvl="0">
      <w:start w:val="1"/>
      <w:numFmt w:val="bullet"/>
      <w:pStyle w:val="LAAufz3"/>
      <w:lvlText w:val="–"/>
      <w:lvlJc w:val="left"/>
      <w:pPr>
        <w:tabs>
          <w:tab w:val="num" w:pos="2126"/>
        </w:tabs>
        <w:ind w:left="2126" w:hanging="425"/>
      </w:pPr>
    </w:lvl>
  </w:abstractNum>
  <w:num w:numId="1" w16cid:durableId="1240939397">
    <w:abstractNumId w:val="12"/>
  </w:num>
  <w:num w:numId="2" w16cid:durableId="2076468480">
    <w:abstractNumId w:val="17"/>
  </w:num>
  <w:num w:numId="3" w16cid:durableId="631861292">
    <w:abstractNumId w:val="11"/>
  </w:num>
  <w:num w:numId="4" w16cid:durableId="1580288184">
    <w:abstractNumId w:val="14"/>
  </w:num>
  <w:num w:numId="5" w16cid:durableId="2028674806">
    <w:abstractNumId w:val="10"/>
  </w:num>
  <w:num w:numId="6" w16cid:durableId="211894566">
    <w:abstractNumId w:val="2"/>
  </w:num>
  <w:num w:numId="7" w16cid:durableId="928658580">
    <w:abstractNumId w:val="6"/>
  </w:num>
  <w:num w:numId="8" w16cid:durableId="1452745491">
    <w:abstractNumId w:val="0"/>
  </w:num>
  <w:num w:numId="9" w16cid:durableId="1216625121">
    <w:abstractNumId w:val="3"/>
  </w:num>
  <w:num w:numId="10" w16cid:durableId="1343126139">
    <w:abstractNumId w:val="8"/>
  </w:num>
  <w:num w:numId="11" w16cid:durableId="26180438">
    <w:abstractNumId w:val="16"/>
  </w:num>
  <w:num w:numId="12" w16cid:durableId="9724398">
    <w:abstractNumId w:val="7"/>
  </w:num>
  <w:num w:numId="13" w16cid:durableId="770778167">
    <w:abstractNumId w:val="4"/>
  </w:num>
  <w:num w:numId="14" w16cid:durableId="1743258959">
    <w:abstractNumId w:val="15"/>
  </w:num>
  <w:num w:numId="15" w16cid:durableId="738526572">
    <w:abstractNumId w:val="9"/>
  </w:num>
  <w:num w:numId="16" w16cid:durableId="1687093407">
    <w:abstractNumId w:val="1"/>
  </w:num>
  <w:num w:numId="17" w16cid:durableId="639723986">
    <w:abstractNumId w:val="6"/>
  </w:num>
  <w:num w:numId="18" w16cid:durableId="392854776">
    <w:abstractNumId w:val="6"/>
  </w:num>
  <w:num w:numId="19" w16cid:durableId="187380147">
    <w:abstractNumId w:val="6"/>
  </w:num>
  <w:num w:numId="20" w16cid:durableId="1763136005">
    <w:abstractNumId w:val="6"/>
  </w:num>
  <w:num w:numId="21" w16cid:durableId="687023884">
    <w:abstractNumId w:val="11"/>
  </w:num>
  <w:num w:numId="22" w16cid:durableId="618295367">
    <w:abstractNumId w:val="11"/>
  </w:num>
  <w:num w:numId="23" w16cid:durableId="196897183">
    <w:abstractNumId w:val="12"/>
  </w:num>
  <w:num w:numId="24" w16cid:durableId="260912117">
    <w:abstractNumId w:val="6"/>
  </w:num>
  <w:num w:numId="25" w16cid:durableId="1390302903">
    <w:abstractNumId w:val="5"/>
  </w:num>
  <w:num w:numId="26" w16cid:durableId="1610890402">
    <w:abstractNumId w:val="13"/>
  </w:num>
  <w:num w:numId="27" w16cid:durableId="22826672">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cumentProtection w:edit="forms" w:formatting="1" w:enforcement="1" w:cryptProviderType="rsaAES" w:cryptAlgorithmClass="hash" w:cryptAlgorithmType="typeAny" w:cryptAlgorithmSid="14" w:cryptSpinCount="100000" w:hash="u2RCD704TsEQO+mYJszLqv5Pv7Lcgr5qpOwO2g8eMsbv+nnY+DQw5QlNiv8CwJbH4lNkb/E2CSBCKjdmEj3+Ww==" w:salt="lCqL5tXiRFvk7vlqOko5I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C_NumAssistHeading" w:val="0|LA-STANDARD-2|1|TOC_LA_STANDARD_2|0|LA Ebene 1|LA Ebene 2|LA Ebene 3|LA Ebene 4|LA Ebene 5|LA Ebene 6|LA Ebene 7||_x000d_1|LA-STANDARD|1|TOC_LA_STANDARD|0|LA Ebene 1|LA Ebene 2|LA Ebene 3|LA Ebene 4|LA Ebene 5|LA Ebene 6|LA Ebene 7|LA Ebene 8|"/>
    <w:docVar w:name="LA_TemplateID" w:val="Leer1"/>
    <w:docVar w:name="LA_TemplateVersion" w:val="2"/>
  </w:docVars>
  <w:rsids>
    <w:rsidRoot w:val="00FD453E"/>
    <w:rsid w:val="000277B5"/>
    <w:rsid w:val="00030DCC"/>
    <w:rsid w:val="000701DD"/>
    <w:rsid w:val="000817DC"/>
    <w:rsid w:val="000A421B"/>
    <w:rsid w:val="000C397E"/>
    <w:rsid w:val="000F04C9"/>
    <w:rsid w:val="00112E48"/>
    <w:rsid w:val="00113DEA"/>
    <w:rsid w:val="00134585"/>
    <w:rsid w:val="00186D37"/>
    <w:rsid w:val="001B1DE7"/>
    <w:rsid w:val="001B3178"/>
    <w:rsid w:val="001C2F06"/>
    <w:rsid w:val="001F24D3"/>
    <w:rsid w:val="00202F65"/>
    <w:rsid w:val="0022661E"/>
    <w:rsid w:val="002844BE"/>
    <w:rsid w:val="002966DD"/>
    <w:rsid w:val="002A61DA"/>
    <w:rsid w:val="0034711D"/>
    <w:rsid w:val="00352F52"/>
    <w:rsid w:val="003668BC"/>
    <w:rsid w:val="003B7B59"/>
    <w:rsid w:val="003E489E"/>
    <w:rsid w:val="00433822"/>
    <w:rsid w:val="004C7448"/>
    <w:rsid w:val="004D1DD9"/>
    <w:rsid w:val="004D3108"/>
    <w:rsid w:val="0053676E"/>
    <w:rsid w:val="00592858"/>
    <w:rsid w:val="005B06C6"/>
    <w:rsid w:val="005D20D4"/>
    <w:rsid w:val="005F7F8D"/>
    <w:rsid w:val="0060174A"/>
    <w:rsid w:val="00607682"/>
    <w:rsid w:val="00614039"/>
    <w:rsid w:val="0064319F"/>
    <w:rsid w:val="006734CA"/>
    <w:rsid w:val="006F7061"/>
    <w:rsid w:val="00700578"/>
    <w:rsid w:val="00724C61"/>
    <w:rsid w:val="007546DB"/>
    <w:rsid w:val="007635B7"/>
    <w:rsid w:val="00786625"/>
    <w:rsid w:val="00797025"/>
    <w:rsid w:val="00806FA6"/>
    <w:rsid w:val="00820B72"/>
    <w:rsid w:val="008274F2"/>
    <w:rsid w:val="0083068D"/>
    <w:rsid w:val="00857E50"/>
    <w:rsid w:val="00861192"/>
    <w:rsid w:val="00871F2E"/>
    <w:rsid w:val="00877139"/>
    <w:rsid w:val="00881971"/>
    <w:rsid w:val="008A4C28"/>
    <w:rsid w:val="008E2A4E"/>
    <w:rsid w:val="009D0FAA"/>
    <w:rsid w:val="009D4C0A"/>
    <w:rsid w:val="009D5FBD"/>
    <w:rsid w:val="009F5DE1"/>
    <w:rsid w:val="00A0710B"/>
    <w:rsid w:val="00A31433"/>
    <w:rsid w:val="00A32564"/>
    <w:rsid w:val="00A43327"/>
    <w:rsid w:val="00A447E4"/>
    <w:rsid w:val="00AB1C77"/>
    <w:rsid w:val="00AC6EC3"/>
    <w:rsid w:val="00AF20F9"/>
    <w:rsid w:val="00B25AFD"/>
    <w:rsid w:val="00B402D8"/>
    <w:rsid w:val="00B703C6"/>
    <w:rsid w:val="00B94097"/>
    <w:rsid w:val="00BD1FAE"/>
    <w:rsid w:val="00BF2520"/>
    <w:rsid w:val="00C12925"/>
    <w:rsid w:val="00C2189B"/>
    <w:rsid w:val="00C23C16"/>
    <w:rsid w:val="00C8784A"/>
    <w:rsid w:val="00CA5121"/>
    <w:rsid w:val="00CE048C"/>
    <w:rsid w:val="00CE3746"/>
    <w:rsid w:val="00D23F0C"/>
    <w:rsid w:val="00D303ED"/>
    <w:rsid w:val="00D42842"/>
    <w:rsid w:val="00D4288B"/>
    <w:rsid w:val="00D7629E"/>
    <w:rsid w:val="00DC21BB"/>
    <w:rsid w:val="00DD781C"/>
    <w:rsid w:val="00DE51ED"/>
    <w:rsid w:val="00E01599"/>
    <w:rsid w:val="00E31544"/>
    <w:rsid w:val="00E3220C"/>
    <w:rsid w:val="00E4577A"/>
    <w:rsid w:val="00E87079"/>
    <w:rsid w:val="00EA7171"/>
    <w:rsid w:val="00EE406C"/>
    <w:rsid w:val="00F17D4F"/>
    <w:rsid w:val="00F2454D"/>
    <w:rsid w:val="00F26353"/>
    <w:rsid w:val="00F450D5"/>
    <w:rsid w:val="00F4556E"/>
    <w:rsid w:val="00F5272F"/>
    <w:rsid w:val="00F536E6"/>
    <w:rsid w:val="00F61C39"/>
    <w:rsid w:val="00F65EAD"/>
    <w:rsid w:val="00F8647A"/>
    <w:rsid w:val="00F872C7"/>
    <w:rsid w:val="00FC1462"/>
    <w:rsid w:val="00FC1D46"/>
    <w:rsid w:val="00FC73AA"/>
    <w:rsid w:val="00FD453E"/>
    <w:rsid w:val="00FD648E"/>
    <w:rsid w:val="00FF768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79C232"/>
  <w15:chartTrackingRefBased/>
  <w15:docId w15:val="{51BB45FA-75E8-4438-A8A0-FA224A75A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0"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FD453E"/>
    <w:pPr>
      <w:spacing w:after="0" w:line="240" w:lineRule="auto"/>
    </w:pPr>
    <w:rPr>
      <w:rFonts w:ascii="Arial" w:hAnsi="Arial" w:cs="Arial"/>
      <w:sz w:val="21"/>
    </w:rPr>
  </w:style>
  <w:style w:type="paragraph" w:styleId="berschrift1">
    <w:name w:val="heading 1"/>
    <w:basedOn w:val="Standard"/>
    <w:next w:val="Standard"/>
    <w:link w:val="berschrift1Zchn"/>
    <w:uiPriority w:val="9"/>
    <w:qFormat/>
    <w:rsid w:val="004D3108"/>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iPriority w:val="9"/>
    <w:unhideWhenUsed/>
    <w:qFormat/>
    <w:rsid w:val="00FD453E"/>
    <w:pPr>
      <w:keepNext w:val="0"/>
      <w:keepLines w:val="0"/>
      <w:numPr>
        <w:numId w:val="10"/>
      </w:numPr>
      <w:spacing w:before="0" w:line="312" w:lineRule="auto"/>
      <w:jc w:val="both"/>
      <w:outlineLvl w:val="1"/>
    </w:pPr>
    <w:rPr>
      <w:rFonts w:ascii="Arial" w:eastAsiaTheme="minorHAnsi" w:hAnsi="Arial" w:cs="Arial"/>
      <w:b/>
      <w:bCs/>
      <w:color w:val="auto"/>
      <w:sz w:val="22"/>
      <w:szCs w:val="22"/>
      <w:lang w:eastAsia="de-DE"/>
    </w:rPr>
  </w:style>
  <w:style w:type="paragraph" w:styleId="berschrift3">
    <w:name w:val="heading 3"/>
    <w:basedOn w:val="Standard"/>
    <w:next w:val="Standard"/>
    <w:link w:val="berschrift3Zchn"/>
    <w:uiPriority w:val="9"/>
    <w:unhideWhenUsed/>
    <w:qFormat/>
    <w:rsid w:val="00FD453E"/>
    <w:pPr>
      <w:spacing w:line="312" w:lineRule="auto"/>
      <w:jc w:val="both"/>
      <w:outlineLvl w:val="2"/>
    </w:pPr>
    <w:rPr>
      <w:b/>
      <w:bCs/>
      <w:sz w:val="22"/>
      <w:lang w:eastAsia="de-DE"/>
    </w:rPr>
  </w:style>
  <w:style w:type="paragraph" w:styleId="berschrift4">
    <w:name w:val="heading 4"/>
    <w:basedOn w:val="Standard"/>
    <w:next w:val="Standard"/>
    <w:link w:val="berschrift4Zchn"/>
    <w:autoRedefine/>
    <w:uiPriority w:val="9"/>
    <w:unhideWhenUsed/>
    <w:qFormat/>
    <w:rsid w:val="00FD453E"/>
    <w:pPr>
      <w:keepNext/>
      <w:keepLines/>
      <w:spacing w:before="200" w:line="276" w:lineRule="auto"/>
      <w:outlineLvl w:val="3"/>
    </w:pPr>
    <w:rPr>
      <w:rFonts w:eastAsia="Times New Roman" w:cs="Times New Roman"/>
      <w:bCs/>
      <w:iCs/>
      <w:sz w:val="22"/>
    </w:rPr>
  </w:style>
  <w:style w:type="paragraph" w:styleId="berschrift5">
    <w:name w:val="heading 5"/>
    <w:basedOn w:val="Standard"/>
    <w:next w:val="Standard"/>
    <w:link w:val="berschrift5Zchn"/>
    <w:uiPriority w:val="9"/>
    <w:unhideWhenUsed/>
    <w:qFormat/>
    <w:rsid w:val="00FD453E"/>
    <w:pPr>
      <w:keepNext/>
      <w:keepLines/>
      <w:spacing w:before="200" w:line="276" w:lineRule="auto"/>
      <w:outlineLvl w:val="4"/>
    </w:pPr>
    <w:rPr>
      <w:rFonts w:ascii="Cambria" w:eastAsia="Times New Roman" w:hAnsi="Cambria" w:cs="Times New Roman"/>
      <w:color w:val="243F6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uiPriority w:val="99"/>
    <w:unhideWhenUsed/>
    <w:qFormat/>
    <w:rsid w:val="008E2A4E"/>
    <w:pPr>
      <w:spacing w:before="200" w:line="312" w:lineRule="auto"/>
      <w:jc w:val="both"/>
    </w:pPr>
  </w:style>
  <w:style w:type="character" w:customStyle="1" w:styleId="TextkrperZchn">
    <w:name w:val="Textkörper Zchn"/>
    <w:basedOn w:val="Absatz-Standardschriftart"/>
    <w:link w:val="Textkrper"/>
    <w:uiPriority w:val="99"/>
    <w:rsid w:val="008E2A4E"/>
    <w:rPr>
      <w:rFonts w:ascii="Arial" w:hAnsi="Arial" w:cs="Arial"/>
      <w:sz w:val="21"/>
    </w:rPr>
  </w:style>
  <w:style w:type="paragraph" w:styleId="Listenabsatz">
    <w:name w:val="List Paragraph"/>
    <w:basedOn w:val="Standard"/>
    <w:link w:val="ListenabsatzZchn"/>
    <w:uiPriority w:val="34"/>
    <w:qFormat/>
    <w:rsid w:val="008E2A4E"/>
    <w:pPr>
      <w:spacing w:before="200" w:line="312" w:lineRule="auto"/>
      <w:contextualSpacing/>
      <w:jc w:val="both"/>
    </w:pPr>
  </w:style>
  <w:style w:type="paragraph" w:customStyle="1" w:styleId="LAText">
    <w:name w:val="LA Text"/>
    <w:basedOn w:val="Textkrper"/>
    <w:link w:val="LATextZchn"/>
    <w:qFormat/>
    <w:rsid w:val="004D3108"/>
  </w:style>
  <w:style w:type="character" w:customStyle="1" w:styleId="LATextZchn">
    <w:name w:val="LA Text Zchn"/>
    <w:basedOn w:val="Absatz-Standardschriftart"/>
    <w:link w:val="LAText"/>
    <w:rsid w:val="004D3108"/>
    <w:rPr>
      <w:rFonts w:ascii="Arial" w:hAnsi="Arial" w:cs="Arial"/>
      <w:sz w:val="21"/>
    </w:rPr>
  </w:style>
  <w:style w:type="paragraph" w:customStyle="1" w:styleId="LAZwischenberschrift">
    <w:name w:val="LA Zwischenüberschrift"/>
    <w:basedOn w:val="LAText"/>
    <w:next w:val="LAText"/>
    <w:link w:val="LAZwischenberschriftZchn"/>
    <w:qFormat/>
    <w:rsid w:val="004D3108"/>
    <w:pPr>
      <w:keepLines/>
      <w:spacing w:line="240" w:lineRule="auto"/>
      <w:jc w:val="center"/>
    </w:pPr>
    <w:rPr>
      <w:spacing w:val="30"/>
    </w:rPr>
  </w:style>
  <w:style w:type="character" w:customStyle="1" w:styleId="LAZwischenberschriftZchn">
    <w:name w:val="LA Zwischenüberschrift Zchn"/>
    <w:basedOn w:val="Absatz-Standardschriftart"/>
    <w:link w:val="LAZwischenberschrift"/>
    <w:rsid w:val="004D3108"/>
    <w:rPr>
      <w:rFonts w:ascii="Arial" w:hAnsi="Arial" w:cs="Arial"/>
      <w:spacing w:val="30"/>
      <w:sz w:val="21"/>
    </w:rPr>
  </w:style>
  <w:style w:type="paragraph" w:customStyle="1" w:styleId="LAAntragOhneNum">
    <w:name w:val="LA Antrag OhneNum"/>
    <w:basedOn w:val="LAText"/>
    <w:next w:val="LAText"/>
    <w:link w:val="LAAntragOhneNumZchn"/>
    <w:qFormat/>
    <w:rsid w:val="009F5DE1"/>
    <w:pPr>
      <w:ind w:left="567"/>
    </w:pPr>
    <w:rPr>
      <w:b/>
    </w:rPr>
  </w:style>
  <w:style w:type="character" w:customStyle="1" w:styleId="LAAntragOhneNumZchn">
    <w:name w:val="LA Antrag OhneNum Zchn"/>
    <w:basedOn w:val="LATextZchn"/>
    <w:link w:val="LAAntragOhneNum"/>
    <w:rsid w:val="009F5DE1"/>
    <w:rPr>
      <w:rFonts w:ascii="Arial" w:hAnsi="Arial" w:cs="Arial"/>
      <w:b/>
      <w:sz w:val="21"/>
    </w:rPr>
  </w:style>
  <w:style w:type="paragraph" w:customStyle="1" w:styleId="LAAntrag1">
    <w:name w:val="LA Antrag 1"/>
    <w:basedOn w:val="LAText"/>
    <w:link w:val="LAAntrag1Zchn"/>
    <w:qFormat/>
    <w:rsid w:val="009F5DE1"/>
    <w:pPr>
      <w:numPr>
        <w:numId w:val="9"/>
      </w:numPr>
    </w:pPr>
    <w:rPr>
      <w:b/>
    </w:rPr>
  </w:style>
  <w:style w:type="character" w:customStyle="1" w:styleId="LAAntrag1Zchn">
    <w:name w:val="LA Antrag 1 Zchn"/>
    <w:basedOn w:val="LATextZchn"/>
    <w:link w:val="LAAntrag1"/>
    <w:rsid w:val="009F5DE1"/>
    <w:rPr>
      <w:rFonts w:ascii="Arial" w:hAnsi="Arial" w:cs="Arial"/>
      <w:b/>
      <w:sz w:val="21"/>
    </w:rPr>
  </w:style>
  <w:style w:type="paragraph" w:customStyle="1" w:styleId="LAZitatKommentar">
    <w:name w:val="LA ZitatKommentar"/>
    <w:basedOn w:val="LAText"/>
    <w:link w:val="LAZitatKommentarZchn"/>
    <w:qFormat/>
    <w:rsid w:val="004D3108"/>
    <w:pPr>
      <w:spacing w:before="120" w:after="320" w:line="288" w:lineRule="auto"/>
      <w:ind w:left="1417" w:right="567"/>
    </w:pPr>
    <w:rPr>
      <w:i/>
    </w:rPr>
  </w:style>
  <w:style w:type="character" w:customStyle="1" w:styleId="LAZitatKommentarZchn">
    <w:name w:val="LA ZitatKommentar Zchn"/>
    <w:basedOn w:val="Absatz-Standardschriftart"/>
    <w:link w:val="LAZitatKommentar"/>
    <w:rsid w:val="004D3108"/>
    <w:rPr>
      <w:rFonts w:ascii="Arial" w:hAnsi="Arial" w:cs="Arial"/>
      <w:i/>
      <w:sz w:val="21"/>
    </w:rPr>
  </w:style>
  <w:style w:type="paragraph" w:customStyle="1" w:styleId="LANachweisRsprLit">
    <w:name w:val="LA Nachweis Rspr/Lit"/>
    <w:basedOn w:val="LAZitatKommentar"/>
    <w:link w:val="LANachweisRsprLitZchn"/>
    <w:qFormat/>
    <w:rsid w:val="004D3108"/>
    <w:rPr>
      <w:i w:val="0"/>
    </w:rPr>
  </w:style>
  <w:style w:type="character" w:customStyle="1" w:styleId="LANachweisRsprLitZchn">
    <w:name w:val="LA Nachweis Rspr/Lit Zchn"/>
    <w:basedOn w:val="Absatz-Standardschriftart"/>
    <w:link w:val="LANachweisRsprLit"/>
    <w:rsid w:val="004D3108"/>
    <w:rPr>
      <w:rFonts w:ascii="Arial" w:hAnsi="Arial" w:cs="Arial"/>
      <w:sz w:val="21"/>
    </w:rPr>
  </w:style>
  <w:style w:type="paragraph" w:customStyle="1" w:styleId="LAAufz1">
    <w:name w:val="LA Aufz 1"/>
    <w:basedOn w:val="LAText"/>
    <w:link w:val="LAAufz1Zchn"/>
    <w:qFormat/>
    <w:rsid w:val="004D3108"/>
  </w:style>
  <w:style w:type="character" w:customStyle="1" w:styleId="LAAufz1Zchn">
    <w:name w:val="LA Aufz 1 Zchn"/>
    <w:basedOn w:val="Absatz-Standardschriftart"/>
    <w:link w:val="LAAufz1"/>
    <w:rsid w:val="004D3108"/>
    <w:rPr>
      <w:rFonts w:ascii="Arial" w:hAnsi="Arial" w:cs="Arial"/>
      <w:sz w:val="21"/>
    </w:rPr>
  </w:style>
  <w:style w:type="paragraph" w:customStyle="1" w:styleId="LAAufz1Folge">
    <w:name w:val="LA Aufz 1 Folge"/>
    <w:basedOn w:val="LAText"/>
    <w:link w:val="LAAufz1FolgeZchn"/>
    <w:qFormat/>
    <w:rsid w:val="004D3108"/>
    <w:pPr>
      <w:ind w:left="992"/>
    </w:pPr>
  </w:style>
  <w:style w:type="character" w:customStyle="1" w:styleId="LAAufz1FolgeZchn">
    <w:name w:val="LA Aufz 1 Folge Zchn"/>
    <w:basedOn w:val="Absatz-Standardschriftart"/>
    <w:link w:val="LAAufz1Folge"/>
    <w:rsid w:val="004D3108"/>
    <w:rPr>
      <w:rFonts w:ascii="Arial" w:hAnsi="Arial" w:cs="Arial"/>
      <w:sz w:val="21"/>
    </w:rPr>
  </w:style>
  <w:style w:type="paragraph" w:customStyle="1" w:styleId="LAAufz2">
    <w:name w:val="LA Aufz 2"/>
    <w:basedOn w:val="LAText"/>
    <w:link w:val="LAAufz2Zchn"/>
    <w:qFormat/>
    <w:rsid w:val="004D3108"/>
    <w:pPr>
      <w:numPr>
        <w:numId w:val="1"/>
      </w:numPr>
    </w:pPr>
  </w:style>
  <w:style w:type="character" w:customStyle="1" w:styleId="LAAufz2Zchn">
    <w:name w:val="LA Aufz 2 Zchn"/>
    <w:basedOn w:val="Absatz-Standardschriftart"/>
    <w:link w:val="LAAufz2"/>
    <w:rsid w:val="004D3108"/>
    <w:rPr>
      <w:rFonts w:ascii="Arial" w:hAnsi="Arial" w:cs="Arial"/>
      <w:sz w:val="21"/>
    </w:rPr>
  </w:style>
  <w:style w:type="paragraph" w:customStyle="1" w:styleId="LAAufz2Folge">
    <w:name w:val="LA Aufz 2 Folge"/>
    <w:basedOn w:val="LAText"/>
    <w:link w:val="LAAufz2FolgeZchn"/>
    <w:qFormat/>
    <w:rsid w:val="004D3108"/>
    <w:pPr>
      <w:ind w:left="1559"/>
    </w:pPr>
  </w:style>
  <w:style w:type="character" w:customStyle="1" w:styleId="LAAufz2FolgeZchn">
    <w:name w:val="LA Aufz 2 Folge Zchn"/>
    <w:basedOn w:val="Absatz-Standardschriftart"/>
    <w:link w:val="LAAufz2Folge"/>
    <w:rsid w:val="004D3108"/>
    <w:rPr>
      <w:rFonts w:ascii="Arial" w:hAnsi="Arial" w:cs="Arial"/>
      <w:sz w:val="21"/>
    </w:rPr>
  </w:style>
  <w:style w:type="paragraph" w:customStyle="1" w:styleId="LAAufz3">
    <w:name w:val="LA Aufz 3"/>
    <w:basedOn w:val="LAText"/>
    <w:link w:val="LAAufz3Zchn"/>
    <w:qFormat/>
    <w:rsid w:val="004D3108"/>
    <w:pPr>
      <w:numPr>
        <w:numId w:val="2"/>
      </w:numPr>
    </w:pPr>
  </w:style>
  <w:style w:type="character" w:customStyle="1" w:styleId="LAAufz3Zchn">
    <w:name w:val="LA Aufz 3 Zchn"/>
    <w:basedOn w:val="Absatz-Standardschriftart"/>
    <w:link w:val="LAAufz3"/>
    <w:rsid w:val="004D3108"/>
    <w:rPr>
      <w:rFonts w:ascii="Arial" w:hAnsi="Arial" w:cs="Arial"/>
      <w:sz w:val="21"/>
    </w:rPr>
  </w:style>
  <w:style w:type="paragraph" w:customStyle="1" w:styleId="LAAufz3Folge">
    <w:name w:val="LA Aufz 3 Folge"/>
    <w:basedOn w:val="LAText"/>
    <w:link w:val="LAAufz3FolgeZchn"/>
    <w:qFormat/>
    <w:rsid w:val="004D3108"/>
    <w:pPr>
      <w:ind w:left="2126"/>
    </w:pPr>
  </w:style>
  <w:style w:type="character" w:customStyle="1" w:styleId="LAAufz3FolgeZchn">
    <w:name w:val="LA Aufz 3 Folge Zchn"/>
    <w:basedOn w:val="Absatz-Standardschriftart"/>
    <w:link w:val="LAAufz3Folge"/>
    <w:rsid w:val="004D3108"/>
    <w:rPr>
      <w:rFonts w:ascii="Arial" w:hAnsi="Arial" w:cs="Arial"/>
      <w:sz w:val="21"/>
    </w:rPr>
  </w:style>
  <w:style w:type="paragraph" w:styleId="Beschriftung">
    <w:name w:val="caption"/>
    <w:basedOn w:val="LAText"/>
    <w:next w:val="Standard"/>
    <w:uiPriority w:val="35"/>
    <w:semiHidden/>
    <w:unhideWhenUsed/>
    <w:rsid w:val="004D3108"/>
    <w:pPr>
      <w:spacing w:before="120"/>
      <w:ind w:left="567"/>
    </w:pPr>
    <w:rPr>
      <w:iCs/>
      <w:szCs w:val="18"/>
    </w:rPr>
  </w:style>
  <w:style w:type="character" w:styleId="Buchtitel">
    <w:name w:val="Book Title"/>
    <w:basedOn w:val="Absatz-Standardschriftart"/>
    <w:uiPriority w:val="33"/>
    <w:semiHidden/>
    <w:rsid w:val="004D3108"/>
    <w:rPr>
      <w:b/>
      <w:bCs/>
      <w:i/>
      <w:iCs/>
      <w:spacing w:val="5"/>
    </w:rPr>
  </w:style>
  <w:style w:type="character" w:styleId="Fett">
    <w:name w:val="Strong"/>
    <w:basedOn w:val="Absatz-Standardschriftart"/>
    <w:uiPriority w:val="22"/>
    <w:semiHidden/>
    <w:rsid w:val="004D3108"/>
    <w:rPr>
      <w:b/>
      <w:bCs/>
    </w:rPr>
  </w:style>
  <w:style w:type="character" w:styleId="Hervorhebung">
    <w:name w:val="Emphasis"/>
    <w:basedOn w:val="Absatz-Standardschriftart"/>
    <w:uiPriority w:val="20"/>
    <w:semiHidden/>
    <w:rsid w:val="004D3108"/>
    <w:rPr>
      <w:i/>
      <w:iCs/>
    </w:rPr>
  </w:style>
  <w:style w:type="character" w:customStyle="1" w:styleId="berschrift1Zchn">
    <w:name w:val="Überschrift 1 Zchn"/>
    <w:basedOn w:val="Absatz-Standardschriftart"/>
    <w:link w:val="berschrift1"/>
    <w:uiPriority w:val="9"/>
    <w:rsid w:val="004D3108"/>
    <w:rPr>
      <w:rFonts w:asciiTheme="majorHAnsi" w:eastAsiaTheme="majorEastAsia" w:hAnsiTheme="majorHAnsi" w:cstheme="majorBidi"/>
      <w:color w:val="2F5496" w:themeColor="accent1" w:themeShade="BF"/>
      <w:sz w:val="32"/>
      <w:szCs w:val="32"/>
    </w:rPr>
  </w:style>
  <w:style w:type="paragraph" w:styleId="Inhaltsverzeichnisberschrift">
    <w:name w:val="TOC Heading"/>
    <w:basedOn w:val="berschrift1"/>
    <w:next w:val="Standard"/>
    <w:uiPriority w:val="39"/>
    <w:semiHidden/>
    <w:unhideWhenUsed/>
    <w:rsid w:val="004D3108"/>
    <w:pPr>
      <w:outlineLvl w:val="9"/>
    </w:pPr>
  </w:style>
  <w:style w:type="character" w:styleId="IntensiveHervorhebung">
    <w:name w:val="Intense Emphasis"/>
    <w:basedOn w:val="Absatz-Standardschriftart"/>
    <w:uiPriority w:val="21"/>
    <w:semiHidden/>
    <w:rsid w:val="004D3108"/>
    <w:rPr>
      <w:i/>
      <w:iCs/>
      <w:color w:val="4472C4" w:themeColor="accent1"/>
    </w:rPr>
  </w:style>
  <w:style w:type="character" w:styleId="IntensiverVerweis">
    <w:name w:val="Intense Reference"/>
    <w:basedOn w:val="Absatz-Standardschriftart"/>
    <w:uiPriority w:val="32"/>
    <w:semiHidden/>
    <w:rsid w:val="004D3108"/>
    <w:rPr>
      <w:b/>
      <w:bCs/>
      <w:smallCaps/>
      <w:color w:val="4472C4" w:themeColor="accent1"/>
      <w:spacing w:val="5"/>
    </w:rPr>
  </w:style>
  <w:style w:type="paragraph" w:styleId="IntensivesZitat">
    <w:name w:val="Intense Quote"/>
    <w:basedOn w:val="Standard"/>
    <w:next w:val="Standard"/>
    <w:link w:val="IntensivesZitatZchn"/>
    <w:uiPriority w:val="30"/>
    <w:semiHidden/>
    <w:rsid w:val="004D310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4D3108"/>
    <w:rPr>
      <w:rFonts w:ascii="Arial" w:hAnsi="Arial" w:cs="Arial"/>
      <w:i/>
      <w:iCs/>
      <w:color w:val="4472C4" w:themeColor="accent1"/>
      <w:sz w:val="21"/>
    </w:rPr>
  </w:style>
  <w:style w:type="character" w:styleId="SchwacheHervorhebung">
    <w:name w:val="Subtle Emphasis"/>
    <w:basedOn w:val="Absatz-Standardschriftart"/>
    <w:uiPriority w:val="19"/>
    <w:semiHidden/>
    <w:rsid w:val="004D3108"/>
    <w:rPr>
      <w:i/>
      <w:iCs/>
      <w:color w:val="404040" w:themeColor="text1" w:themeTint="BF"/>
    </w:rPr>
  </w:style>
  <w:style w:type="character" w:styleId="SchwacherVerweis">
    <w:name w:val="Subtle Reference"/>
    <w:basedOn w:val="Absatz-Standardschriftart"/>
    <w:uiPriority w:val="31"/>
    <w:semiHidden/>
    <w:rsid w:val="004D3108"/>
    <w:rPr>
      <w:smallCaps/>
      <w:color w:val="5A5A5A" w:themeColor="text1" w:themeTint="A5"/>
    </w:rPr>
  </w:style>
  <w:style w:type="paragraph" w:styleId="Titel">
    <w:name w:val="Title"/>
    <w:basedOn w:val="Standard"/>
    <w:next w:val="Standard"/>
    <w:link w:val="TitelZchn"/>
    <w:uiPriority w:val="10"/>
    <w:semiHidden/>
    <w:rsid w:val="004D3108"/>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D310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semiHidden/>
    <w:rsid w:val="004D3108"/>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UntertitelZchn">
    <w:name w:val="Untertitel Zchn"/>
    <w:basedOn w:val="Absatz-Standardschriftart"/>
    <w:link w:val="Untertitel"/>
    <w:uiPriority w:val="11"/>
    <w:rsid w:val="004D3108"/>
    <w:rPr>
      <w:rFonts w:eastAsiaTheme="minorEastAsia"/>
      <w:color w:val="5A5A5A" w:themeColor="text1" w:themeTint="A5"/>
      <w:spacing w:val="15"/>
    </w:rPr>
  </w:style>
  <w:style w:type="paragraph" w:customStyle="1" w:styleId="LAEbene1">
    <w:name w:val="LA Ebene 1"/>
    <w:basedOn w:val="Standard"/>
    <w:next w:val="LAText1"/>
    <w:link w:val="LAEbene1Zchn"/>
    <w:qFormat/>
    <w:rsid w:val="00202F65"/>
    <w:pPr>
      <w:keepNext/>
      <w:keepLines/>
      <w:numPr>
        <w:numId w:val="3"/>
      </w:numPr>
      <w:spacing w:before="240" w:line="312" w:lineRule="auto"/>
      <w:jc w:val="both"/>
      <w:outlineLvl w:val="0"/>
    </w:pPr>
    <w:rPr>
      <w:rFonts w:eastAsia="Times New Roman" w:cs="Times New Roman"/>
      <w:b/>
      <w:bCs/>
      <w:caps/>
      <w:szCs w:val="24"/>
      <w:lang w:eastAsia="de-DE"/>
    </w:rPr>
  </w:style>
  <w:style w:type="character" w:customStyle="1" w:styleId="LAEbene1Zchn">
    <w:name w:val="LA Ebene 1 Zchn"/>
    <w:basedOn w:val="Absatz-Standardschriftart"/>
    <w:link w:val="LAEbene1"/>
    <w:rsid w:val="004D3108"/>
    <w:rPr>
      <w:rFonts w:ascii="Arial" w:eastAsia="Times New Roman" w:hAnsi="Arial" w:cs="Times New Roman"/>
      <w:b/>
      <w:bCs/>
      <w:caps/>
      <w:sz w:val="21"/>
      <w:szCs w:val="24"/>
      <w:lang w:eastAsia="de-DE"/>
    </w:rPr>
  </w:style>
  <w:style w:type="paragraph" w:customStyle="1" w:styleId="LAEbene2">
    <w:name w:val="LA Ebene 2"/>
    <w:basedOn w:val="Standard"/>
    <w:next w:val="LAText1"/>
    <w:link w:val="LAEbene2Zchn"/>
    <w:qFormat/>
    <w:rsid w:val="00202F65"/>
    <w:pPr>
      <w:keepNext/>
      <w:keepLines/>
      <w:numPr>
        <w:ilvl w:val="1"/>
        <w:numId w:val="3"/>
      </w:numPr>
      <w:spacing w:before="240" w:line="312" w:lineRule="auto"/>
      <w:jc w:val="both"/>
      <w:outlineLvl w:val="1"/>
    </w:pPr>
    <w:rPr>
      <w:rFonts w:eastAsia="Times New Roman" w:cs="Times New Roman"/>
      <w:b/>
      <w:bCs/>
      <w:szCs w:val="24"/>
      <w:lang w:eastAsia="de-DE"/>
    </w:rPr>
  </w:style>
  <w:style w:type="character" w:customStyle="1" w:styleId="LAEbene2Zchn">
    <w:name w:val="LA Ebene 2 Zchn"/>
    <w:basedOn w:val="Absatz-Standardschriftart"/>
    <w:link w:val="LAEbene2"/>
    <w:rsid w:val="004D3108"/>
    <w:rPr>
      <w:rFonts w:ascii="Arial" w:eastAsia="Times New Roman" w:hAnsi="Arial" w:cs="Times New Roman"/>
      <w:b/>
      <w:bCs/>
      <w:sz w:val="21"/>
      <w:szCs w:val="24"/>
      <w:lang w:eastAsia="de-DE"/>
    </w:rPr>
  </w:style>
  <w:style w:type="paragraph" w:customStyle="1" w:styleId="LAEbene3">
    <w:name w:val="LA Ebene 3"/>
    <w:basedOn w:val="Standard"/>
    <w:next w:val="LAText1"/>
    <w:link w:val="LAEbene3Zchn"/>
    <w:qFormat/>
    <w:rsid w:val="00202F65"/>
    <w:pPr>
      <w:keepNext/>
      <w:keepLines/>
      <w:numPr>
        <w:ilvl w:val="2"/>
        <w:numId w:val="3"/>
      </w:numPr>
      <w:spacing w:before="240" w:line="312" w:lineRule="auto"/>
      <w:jc w:val="both"/>
      <w:outlineLvl w:val="2"/>
    </w:pPr>
    <w:rPr>
      <w:rFonts w:eastAsia="Times New Roman" w:cs="Times New Roman"/>
      <w:b/>
      <w:bCs/>
      <w:szCs w:val="24"/>
      <w:lang w:eastAsia="de-DE"/>
    </w:rPr>
  </w:style>
  <w:style w:type="character" w:customStyle="1" w:styleId="LAEbene3Zchn">
    <w:name w:val="LA Ebene 3 Zchn"/>
    <w:basedOn w:val="Absatz-Standardschriftart"/>
    <w:link w:val="LAEbene3"/>
    <w:rsid w:val="004D3108"/>
    <w:rPr>
      <w:rFonts w:ascii="Arial" w:eastAsia="Times New Roman" w:hAnsi="Arial" w:cs="Times New Roman"/>
      <w:b/>
      <w:bCs/>
      <w:sz w:val="21"/>
      <w:szCs w:val="24"/>
      <w:lang w:eastAsia="de-DE"/>
    </w:rPr>
  </w:style>
  <w:style w:type="paragraph" w:customStyle="1" w:styleId="LAEbene4">
    <w:name w:val="LA Ebene 4"/>
    <w:basedOn w:val="Standard"/>
    <w:next w:val="LAText2"/>
    <w:link w:val="LAEbene4Zchn"/>
    <w:qFormat/>
    <w:rsid w:val="00202F65"/>
    <w:pPr>
      <w:keepNext/>
      <w:keepLines/>
      <w:numPr>
        <w:ilvl w:val="3"/>
        <w:numId w:val="3"/>
      </w:numPr>
      <w:spacing w:before="240" w:line="312" w:lineRule="auto"/>
      <w:jc w:val="both"/>
      <w:outlineLvl w:val="3"/>
    </w:pPr>
    <w:rPr>
      <w:rFonts w:eastAsia="Times New Roman" w:cs="Times New Roman"/>
      <w:b/>
      <w:bCs/>
      <w:szCs w:val="24"/>
      <w:lang w:eastAsia="de-DE"/>
    </w:rPr>
  </w:style>
  <w:style w:type="character" w:customStyle="1" w:styleId="LAEbene4Zchn">
    <w:name w:val="LA Ebene 4 Zchn"/>
    <w:basedOn w:val="Absatz-Standardschriftart"/>
    <w:link w:val="LAEbene4"/>
    <w:rsid w:val="004D3108"/>
    <w:rPr>
      <w:rFonts w:ascii="Arial" w:eastAsia="Times New Roman" w:hAnsi="Arial" w:cs="Times New Roman"/>
      <w:b/>
      <w:bCs/>
      <w:sz w:val="21"/>
      <w:szCs w:val="24"/>
      <w:lang w:eastAsia="de-DE"/>
    </w:rPr>
  </w:style>
  <w:style w:type="paragraph" w:customStyle="1" w:styleId="LAEbene5">
    <w:name w:val="LA Ebene 5"/>
    <w:basedOn w:val="Standard"/>
    <w:next w:val="LAText2"/>
    <w:link w:val="LAEbene5Zchn"/>
    <w:qFormat/>
    <w:rsid w:val="00202F65"/>
    <w:pPr>
      <w:keepNext/>
      <w:keepLines/>
      <w:numPr>
        <w:ilvl w:val="4"/>
        <w:numId w:val="3"/>
      </w:numPr>
      <w:spacing w:before="240" w:line="312" w:lineRule="auto"/>
      <w:jc w:val="both"/>
      <w:outlineLvl w:val="4"/>
    </w:pPr>
    <w:rPr>
      <w:rFonts w:eastAsia="Times New Roman" w:cs="Times New Roman"/>
      <w:b/>
      <w:bCs/>
      <w:szCs w:val="24"/>
      <w:lang w:eastAsia="de-DE"/>
    </w:rPr>
  </w:style>
  <w:style w:type="character" w:customStyle="1" w:styleId="LAEbene5Zchn">
    <w:name w:val="LA Ebene 5 Zchn"/>
    <w:basedOn w:val="Absatz-Standardschriftart"/>
    <w:link w:val="LAEbene5"/>
    <w:rsid w:val="004D3108"/>
    <w:rPr>
      <w:rFonts w:ascii="Arial" w:eastAsia="Times New Roman" w:hAnsi="Arial" w:cs="Times New Roman"/>
      <w:b/>
      <w:bCs/>
      <w:sz w:val="21"/>
      <w:szCs w:val="24"/>
      <w:lang w:eastAsia="de-DE"/>
    </w:rPr>
  </w:style>
  <w:style w:type="paragraph" w:customStyle="1" w:styleId="LAEbene6">
    <w:name w:val="LA Ebene 6"/>
    <w:basedOn w:val="Standard"/>
    <w:next w:val="LAText2"/>
    <w:link w:val="LAEbene6Zchn"/>
    <w:qFormat/>
    <w:rsid w:val="00202F65"/>
    <w:pPr>
      <w:keepNext/>
      <w:keepLines/>
      <w:numPr>
        <w:ilvl w:val="5"/>
        <w:numId w:val="3"/>
      </w:numPr>
      <w:spacing w:before="240" w:line="312" w:lineRule="auto"/>
      <w:jc w:val="both"/>
      <w:outlineLvl w:val="5"/>
    </w:pPr>
    <w:rPr>
      <w:rFonts w:eastAsia="Times New Roman" w:cs="Times New Roman"/>
      <w:b/>
      <w:bCs/>
      <w:szCs w:val="24"/>
      <w:lang w:eastAsia="de-DE"/>
    </w:rPr>
  </w:style>
  <w:style w:type="character" w:customStyle="1" w:styleId="LAEbene6Zchn">
    <w:name w:val="LA Ebene 6 Zchn"/>
    <w:basedOn w:val="Absatz-Standardschriftart"/>
    <w:link w:val="LAEbene6"/>
    <w:rsid w:val="004D3108"/>
    <w:rPr>
      <w:rFonts w:ascii="Arial" w:eastAsia="Times New Roman" w:hAnsi="Arial" w:cs="Times New Roman"/>
      <w:b/>
      <w:bCs/>
      <w:sz w:val="21"/>
      <w:szCs w:val="24"/>
      <w:lang w:eastAsia="de-DE"/>
    </w:rPr>
  </w:style>
  <w:style w:type="paragraph" w:customStyle="1" w:styleId="LAEbene7">
    <w:name w:val="LA Ebene 7"/>
    <w:basedOn w:val="Standard"/>
    <w:next w:val="LAText3"/>
    <w:link w:val="LAEbene7Zchn"/>
    <w:qFormat/>
    <w:rsid w:val="00202F65"/>
    <w:pPr>
      <w:keepNext/>
      <w:keepLines/>
      <w:numPr>
        <w:ilvl w:val="6"/>
        <w:numId w:val="3"/>
      </w:numPr>
      <w:spacing w:before="240" w:line="312" w:lineRule="auto"/>
      <w:jc w:val="both"/>
      <w:outlineLvl w:val="6"/>
    </w:pPr>
    <w:rPr>
      <w:rFonts w:eastAsia="Times New Roman" w:cs="Times New Roman"/>
      <w:b/>
      <w:bCs/>
      <w:szCs w:val="24"/>
      <w:lang w:eastAsia="de-DE"/>
    </w:rPr>
  </w:style>
  <w:style w:type="character" w:customStyle="1" w:styleId="LAEbene7Zchn">
    <w:name w:val="LA Ebene 7 Zchn"/>
    <w:basedOn w:val="Absatz-Standardschriftart"/>
    <w:link w:val="LAEbene7"/>
    <w:rsid w:val="004D3108"/>
    <w:rPr>
      <w:rFonts w:ascii="Arial" w:eastAsia="Times New Roman" w:hAnsi="Arial" w:cs="Times New Roman"/>
      <w:b/>
      <w:bCs/>
      <w:sz w:val="21"/>
      <w:szCs w:val="24"/>
      <w:lang w:eastAsia="de-DE"/>
    </w:rPr>
  </w:style>
  <w:style w:type="paragraph" w:customStyle="1" w:styleId="LAEbene8">
    <w:name w:val="LA Ebene 8"/>
    <w:basedOn w:val="Standard"/>
    <w:next w:val="LAText3"/>
    <w:link w:val="LAEbene8Zchn"/>
    <w:qFormat/>
    <w:rsid w:val="00202F65"/>
    <w:pPr>
      <w:keepNext/>
      <w:keepLines/>
      <w:numPr>
        <w:ilvl w:val="7"/>
        <w:numId w:val="3"/>
      </w:numPr>
      <w:spacing w:before="240" w:line="312" w:lineRule="auto"/>
      <w:jc w:val="both"/>
      <w:outlineLvl w:val="7"/>
    </w:pPr>
    <w:rPr>
      <w:rFonts w:eastAsia="Times New Roman" w:cs="Times New Roman"/>
      <w:b/>
      <w:bCs/>
      <w:szCs w:val="24"/>
      <w:lang w:eastAsia="de-DE"/>
    </w:rPr>
  </w:style>
  <w:style w:type="character" w:customStyle="1" w:styleId="LAEbene8Zchn">
    <w:name w:val="LA Ebene 8 Zchn"/>
    <w:basedOn w:val="Absatz-Standardschriftart"/>
    <w:link w:val="LAEbene8"/>
    <w:rsid w:val="004D3108"/>
    <w:rPr>
      <w:rFonts w:ascii="Arial" w:eastAsia="Times New Roman" w:hAnsi="Arial" w:cs="Times New Roman"/>
      <w:b/>
      <w:bCs/>
      <w:sz w:val="21"/>
      <w:szCs w:val="24"/>
      <w:lang w:eastAsia="de-DE"/>
    </w:rPr>
  </w:style>
  <w:style w:type="paragraph" w:customStyle="1" w:styleId="LAText1">
    <w:name w:val="LA Text 1"/>
    <w:basedOn w:val="Textkrper"/>
    <w:link w:val="LAText1Zchn"/>
    <w:rsid w:val="00202F65"/>
    <w:pPr>
      <w:ind w:left="567"/>
    </w:pPr>
    <w:rPr>
      <w:rFonts w:eastAsia="Times New Roman" w:cs="Times New Roman"/>
      <w:szCs w:val="24"/>
      <w:lang w:eastAsia="de-DE"/>
    </w:rPr>
  </w:style>
  <w:style w:type="character" w:customStyle="1" w:styleId="LAText1Zchn">
    <w:name w:val="LA Text 1 Zchn"/>
    <w:basedOn w:val="Absatz-Standardschriftart"/>
    <w:link w:val="LAText1"/>
    <w:rsid w:val="004D3108"/>
    <w:rPr>
      <w:rFonts w:ascii="Arial" w:eastAsia="Times New Roman" w:hAnsi="Arial" w:cs="Times New Roman"/>
      <w:sz w:val="21"/>
      <w:szCs w:val="24"/>
      <w:lang w:eastAsia="de-DE"/>
    </w:rPr>
  </w:style>
  <w:style w:type="paragraph" w:customStyle="1" w:styleId="LAText2">
    <w:name w:val="LA Text 2"/>
    <w:basedOn w:val="LAText1"/>
    <w:link w:val="LAText2Zchn"/>
    <w:rsid w:val="00202F65"/>
    <w:pPr>
      <w:ind w:left="1134"/>
    </w:pPr>
  </w:style>
  <w:style w:type="character" w:customStyle="1" w:styleId="LAText2Zchn">
    <w:name w:val="LA Text 2 Zchn"/>
    <w:basedOn w:val="Absatz-Standardschriftart"/>
    <w:link w:val="LAText2"/>
    <w:rsid w:val="004D3108"/>
    <w:rPr>
      <w:rFonts w:ascii="Arial" w:eastAsia="Times New Roman" w:hAnsi="Arial" w:cs="Times New Roman"/>
      <w:szCs w:val="24"/>
      <w:lang w:eastAsia="de-DE"/>
    </w:rPr>
  </w:style>
  <w:style w:type="paragraph" w:customStyle="1" w:styleId="LAText3">
    <w:name w:val="LA Text 3"/>
    <w:basedOn w:val="LAText1"/>
    <w:link w:val="LAText3Zchn"/>
    <w:rsid w:val="00202F65"/>
    <w:pPr>
      <w:ind w:left="1701"/>
    </w:pPr>
  </w:style>
  <w:style w:type="character" w:customStyle="1" w:styleId="LAText3Zchn">
    <w:name w:val="LA Text 3 Zchn"/>
    <w:basedOn w:val="Absatz-Standardschriftart"/>
    <w:link w:val="LAText3"/>
    <w:rsid w:val="004D3108"/>
    <w:rPr>
      <w:rFonts w:ascii="Arial" w:eastAsia="Times New Roman" w:hAnsi="Arial" w:cs="Times New Roman"/>
      <w:szCs w:val="24"/>
      <w:lang w:eastAsia="de-DE"/>
    </w:rPr>
  </w:style>
  <w:style w:type="paragraph" w:customStyle="1" w:styleId="LAText4">
    <w:name w:val="LA Text 4"/>
    <w:basedOn w:val="LAText1"/>
    <w:link w:val="LAText4Zchn"/>
    <w:rsid w:val="00202F65"/>
    <w:pPr>
      <w:ind w:left="2268"/>
    </w:pPr>
  </w:style>
  <w:style w:type="character" w:customStyle="1" w:styleId="LAText4Zchn">
    <w:name w:val="LA Text 4 Zchn"/>
    <w:basedOn w:val="Absatz-Standardschriftart"/>
    <w:link w:val="LAText4"/>
    <w:rsid w:val="004D3108"/>
    <w:rPr>
      <w:rFonts w:ascii="Arial" w:eastAsia="Times New Roman" w:hAnsi="Arial" w:cs="Times New Roman"/>
      <w:szCs w:val="24"/>
      <w:lang w:eastAsia="de-DE"/>
    </w:rPr>
  </w:style>
  <w:style w:type="paragraph" w:customStyle="1" w:styleId="TOCLAEbene1">
    <w:name w:val="TOC LA Ebene 1"/>
    <w:basedOn w:val="Verzeichnis1"/>
    <w:rsid w:val="00202F65"/>
    <w:pPr>
      <w:tabs>
        <w:tab w:val="left" w:pos="426"/>
        <w:tab w:val="right" w:leader="dot" w:pos="9062"/>
      </w:tabs>
      <w:spacing w:before="240" w:after="0"/>
      <w:ind w:left="425" w:hanging="425"/>
    </w:pPr>
    <w:rPr>
      <w:rFonts w:eastAsia="Times New Roman" w:cs="Times New Roman"/>
      <w:caps/>
      <w:szCs w:val="24"/>
      <w:lang w:eastAsia="de-DE"/>
    </w:rPr>
  </w:style>
  <w:style w:type="paragraph" w:styleId="Verzeichnis1">
    <w:name w:val="toc 1"/>
    <w:basedOn w:val="Standard"/>
    <w:next w:val="Standard"/>
    <w:autoRedefine/>
    <w:uiPriority w:val="39"/>
    <w:unhideWhenUsed/>
    <w:rsid w:val="004D3108"/>
    <w:pPr>
      <w:spacing w:after="100"/>
    </w:pPr>
  </w:style>
  <w:style w:type="paragraph" w:customStyle="1" w:styleId="TOCLAEbene2">
    <w:name w:val="TOC LA Ebene 2"/>
    <w:basedOn w:val="Verzeichnis2"/>
    <w:rsid w:val="00202F65"/>
    <w:pPr>
      <w:tabs>
        <w:tab w:val="left" w:pos="851"/>
        <w:tab w:val="right" w:leader="dot" w:pos="9062"/>
      </w:tabs>
      <w:spacing w:before="120" w:after="0"/>
      <w:ind w:left="851" w:hanging="425"/>
    </w:pPr>
    <w:rPr>
      <w:rFonts w:eastAsia="Times New Roman" w:cs="Times New Roman"/>
      <w:noProof/>
      <w:szCs w:val="24"/>
      <w:lang w:eastAsia="de-DE"/>
    </w:rPr>
  </w:style>
  <w:style w:type="paragraph" w:styleId="Verzeichnis2">
    <w:name w:val="toc 2"/>
    <w:basedOn w:val="Standard"/>
    <w:next w:val="Standard"/>
    <w:autoRedefine/>
    <w:uiPriority w:val="39"/>
    <w:semiHidden/>
    <w:unhideWhenUsed/>
    <w:rsid w:val="004D3108"/>
    <w:pPr>
      <w:spacing w:after="100"/>
      <w:ind w:left="210"/>
    </w:pPr>
  </w:style>
  <w:style w:type="paragraph" w:customStyle="1" w:styleId="TOCLAEbene3">
    <w:name w:val="TOC LA Ebene 3"/>
    <w:basedOn w:val="Verzeichnis3"/>
    <w:rsid w:val="00202F65"/>
    <w:pPr>
      <w:tabs>
        <w:tab w:val="left" w:pos="1276"/>
        <w:tab w:val="right" w:leader="dot" w:pos="9062"/>
      </w:tabs>
      <w:spacing w:before="120" w:after="0"/>
      <w:ind w:left="1276" w:hanging="425"/>
    </w:pPr>
    <w:rPr>
      <w:rFonts w:eastAsia="Times New Roman" w:cs="Times New Roman"/>
      <w:szCs w:val="24"/>
      <w:lang w:eastAsia="de-DE"/>
    </w:rPr>
  </w:style>
  <w:style w:type="paragraph" w:styleId="Verzeichnis3">
    <w:name w:val="toc 3"/>
    <w:basedOn w:val="Standard"/>
    <w:next w:val="Standard"/>
    <w:autoRedefine/>
    <w:uiPriority w:val="39"/>
    <w:semiHidden/>
    <w:unhideWhenUsed/>
    <w:rsid w:val="004D3108"/>
    <w:pPr>
      <w:spacing w:after="100"/>
      <w:ind w:left="420"/>
    </w:pPr>
  </w:style>
  <w:style w:type="paragraph" w:customStyle="1" w:styleId="TOCLAEbene4">
    <w:name w:val="TOC LA Ebene 4"/>
    <w:basedOn w:val="Verzeichnis4"/>
    <w:rsid w:val="00202F65"/>
    <w:pPr>
      <w:tabs>
        <w:tab w:val="right" w:leader="dot" w:pos="9062"/>
      </w:tabs>
      <w:spacing w:before="120" w:after="0"/>
      <w:ind w:left="1701" w:hanging="425"/>
    </w:pPr>
    <w:rPr>
      <w:rFonts w:eastAsia="Times New Roman" w:cs="Times New Roman"/>
      <w:szCs w:val="24"/>
      <w:lang w:eastAsia="de-DE"/>
    </w:rPr>
  </w:style>
  <w:style w:type="paragraph" w:styleId="Verzeichnis4">
    <w:name w:val="toc 4"/>
    <w:basedOn w:val="Standard"/>
    <w:next w:val="Standard"/>
    <w:autoRedefine/>
    <w:uiPriority w:val="39"/>
    <w:semiHidden/>
    <w:unhideWhenUsed/>
    <w:rsid w:val="004D3108"/>
    <w:pPr>
      <w:spacing w:after="100"/>
      <w:ind w:left="630"/>
    </w:pPr>
  </w:style>
  <w:style w:type="paragraph" w:customStyle="1" w:styleId="TOCLAEbene5">
    <w:name w:val="TOC LA Ebene 5"/>
    <w:basedOn w:val="Verzeichnis5"/>
    <w:rsid w:val="00202F65"/>
    <w:pPr>
      <w:tabs>
        <w:tab w:val="left" w:pos="2127"/>
        <w:tab w:val="right" w:leader="dot" w:pos="9062"/>
      </w:tabs>
      <w:spacing w:before="60" w:after="0"/>
      <w:ind w:left="2127" w:hanging="425"/>
    </w:pPr>
    <w:rPr>
      <w:rFonts w:eastAsia="Times New Roman" w:cs="Times New Roman"/>
      <w:szCs w:val="24"/>
      <w:lang w:eastAsia="de-DE"/>
    </w:rPr>
  </w:style>
  <w:style w:type="paragraph" w:styleId="Verzeichnis5">
    <w:name w:val="toc 5"/>
    <w:basedOn w:val="Standard"/>
    <w:next w:val="Standard"/>
    <w:autoRedefine/>
    <w:uiPriority w:val="39"/>
    <w:semiHidden/>
    <w:unhideWhenUsed/>
    <w:rsid w:val="004D3108"/>
    <w:pPr>
      <w:spacing w:after="100"/>
      <w:ind w:left="840"/>
    </w:pPr>
  </w:style>
  <w:style w:type="paragraph" w:customStyle="1" w:styleId="TOCLAEbene6">
    <w:name w:val="TOC LA Ebene 6"/>
    <w:basedOn w:val="Verzeichnis6"/>
    <w:rsid w:val="00202F65"/>
    <w:pPr>
      <w:tabs>
        <w:tab w:val="left" w:pos="2552"/>
        <w:tab w:val="right" w:leader="dot" w:pos="9062"/>
      </w:tabs>
      <w:spacing w:before="60" w:after="0"/>
      <w:ind w:left="2552" w:hanging="425"/>
    </w:pPr>
    <w:rPr>
      <w:rFonts w:eastAsia="Times New Roman" w:cs="Times New Roman"/>
      <w:szCs w:val="24"/>
      <w:lang w:eastAsia="de-DE"/>
    </w:rPr>
  </w:style>
  <w:style w:type="paragraph" w:styleId="Verzeichnis6">
    <w:name w:val="toc 6"/>
    <w:basedOn w:val="Standard"/>
    <w:next w:val="Standard"/>
    <w:autoRedefine/>
    <w:uiPriority w:val="39"/>
    <w:semiHidden/>
    <w:unhideWhenUsed/>
    <w:rsid w:val="004D3108"/>
    <w:pPr>
      <w:spacing w:after="100"/>
      <w:ind w:left="1050"/>
    </w:pPr>
  </w:style>
  <w:style w:type="paragraph" w:customStyle="1" w:styleId="TOCLAEbene7">
    <w:name w:val="TOC LA Ebene 7"/>
    <w:basedOn w:val="Verzeichnis7"/>
    <w:rsid w:val="00202F65"/>
    <w:pPr>
      <w:tabs>
        <w:tab w:val="left" w:pos="2552"/>
        <w:tab w:val="right" w:leader="dot" w:pos="9062"/>
      </w:tabs>
      <w:spacing w:before="60" w:after="0"/>
      <w:ind w:left="2552" w:hanging="425"/>
    </w:pPr>
    <w:rPr>
      <w:rFonts w:eastAsia="Times New Roman" w:cs="Times New Roman"/>
      <w:szCs w:val="24"/>
      <w:lang w:eastAsia="de-DE"/>
    </w:rPr>
  </w:style>
  <w:style w:type="paragraph" w:styleId="Verzeichnis7">
    <w:name w:val="toc 7"/>
    <w:basedOn w:val="Standard"/>
    <w:next w:val="Standard"/>
    <w:autoRedefine/>
    <w:uiPriority w:val="39"/>
    <w:semiHidden/>
    <w:unhideWhenUsed/>
    <w:rsid w:val="004D3108"/>
    <w:pPr>
      <w:spacing w:after="100"/>
      <w:ind w:left="1260"/>
    </w:pPr>
  </w:style>
  <w:style w:type="paragraph" w:customStyle="1" w:styleId="TOCLAEbene8">
    <w:name w:val="TOC LA Ebene 8"/>
    <w:basedOn w:val="Verzeichnis8"/>
    <w:rsid w:val="00202F65"/>
    <w:pPr>
      <w:tabs>
        <w:tab w:val="left" w:pos="2552"/>
        <w:tab w:val="right" w:leader="dot" w:pos="9062"/>
      </w:tabs>
      <w:spacing w:before="60" w:after="0"/>
      <w:ind w:left="2552" w:hanging="425"/>
    </w:pPr>
    <w:rPr>
      <w:rFonts w:eastAsia="Times New Roman" w:cs="Times New Roman"/>
      <w:szCs w:val="24"/>
      <w:lang w:eastAsia="de-DE"/>
    </w:rPr>
  </w:style>
  <w:style w:type="paragraph" w:styleId="Verzeichnis8">
    <w:name w:val="toc 8"/>
    <w:basedOn w:val="Standard"/>
    <w:next w:val="Standard"/>
    <w:autoRedefine/>
    <w:uiPriority w:val="39"/>
    <w:semiHidden/>
    <w:unhideWhenUsed/>
    <w:rsid w:val="004D3108"/>
    <w:pPr>
      <w:spacing w:after="100"/>
      <w:ind w:left="1470"/>
    </w:pPr>
  </w:style>
  <w:style w:type="paragraph" w:styleId="Kopfzeile">
    <w:name w:val="header"/>
    <w:basedOn w:val="Standard"/>
    <w:link w:val="KopfzeileZchn"/>
    <w:uiPriority w:val="99"/>
    <w:unhideWhenUsed/>
    <w:rsid w:val="004D3108"/>
    <w:pPr>
      <w:tabs>
        <w:tab w:val="center" w:pos="4536"/>
        <w:tab w:val="right" w:pos="9072"/>
      </w:tabs>
    </w:pPr>
  </w:style>
  <w:style w:type="character" w:customStyle="1" w:styleId="KopfzeileZchn">
    <w:name w:val="Kopfzeile Zchn"/>
    <w:basedOn w:val="Absatz-Standardschriftart"/>
    <w:link w:val="Kopfzeile"/>
    <w:uiPriority w:val="99"/>
    <w:rsid w:val="004D3108"/>
    <w:rPr>
      <w:rFonts w:ascii="Arial" w:hAnsi="Arial" w:cs="Arial"/>
      <w:sz w:val="21"/>
    </w:rPr>
  </w:style>
  <w:style w:type="paragraph" w:styleId="Fuzeile">
    <w:name w:val="footer"/>
    <w:basedOn w:val="Standard"/>
    <w:link w:val="FuzeileZchn"/>
    <w:uiPriority w:val="99"/>
    <w:unhideWhenUsed/>
    <w:rsid w:val="004D3108"/>
    <w:pPr>
      <w:tabs>
        <w:tab w:val="center" w:pos="4536"/>
        <w:tab w:val="right" w:pos="9072"/>
      </w:tabs>
    </w:pPr>
  </w:style>
  <w:style w:type="character" w:customStyle="1" w:styleId="FuzeileZchn">
    <w:name w:val="Fußzeile Zchn"/>
    <w:basedOn w:val="Absatz-Standardschriftart"/>
    <w:link w:val="Fuzeile"/>
    <w:uiPriority w:val="99"/>
    <w:rsid w:val="004D3108"/>
    <w:rPr>
      <w:rFonts w:ascii="Arial" w:hAnsi="Arial" w:cs="Arial"/>
      <w:sz w:val="21"/>
    </w:rPr>
  </w:style>
  <w:style w:type="paragraph" w:customStyle="1" w:styleId="LAAntrag2">
    <w:name w:val="LA Antrag 2"/>
    <w:basedOn w:val="LAText"/>
    <w:link w:val="LAAntrag2Zchn"/>
    <w:qFormat/>
    <w:rsid w:val="009F5DE1"/>
    <w:pPr>
      <w:numPr>
        <w:ilvl w:val="1"/>
        <w:numId w:val="9"/>
      </w:numPr>
    </w:pPr>
    <w:rPr>
      <w:b/>
    </w:rPr>
  </w:style>
  <w:style w:type="character" w:customStyle="1" w:styleId="LAAntrag2Zchn">
    <w:name w:val="LA Antrag 2 Zchn"/>
    <w:basedOn w:val="LATextZchn"/>
    <w:link w:val="LAAntrag2"/>
    <w:rsid w:val="009F5DE1"/>
    <w:rPr>
      <w:rFonts w:ascii="Arial" w:hAnsi="Arial" w:cs="Arial"/>
      <w:b/>
      <w:sz w:val="21"/>
    </w:rPr>
  </w:style>
  <w:style w:type="paragraph" w:customStyle="1" w:styleId="LAAntrag1Folge">
    <w:name w:val="LA Antrag 1 Folge"/>
    <w:basedOn w:val="LAText"/>
    <w:link w:val="LAAntrag1FolgeZchn"/>
    <w:qFormat/>
    <w:rsid w:val="009F5DE1"/>
    <w:pPr>
      <w:ind w:left="1134"/>
    </w:pPr>
    <w:rPr>
      <w:b/>
    </w:rPr>
  </w:style>
  <w:style w:type="character" w:customStyle="1" w:styleId="LAAntrag1FolgeZchn">
    <w:name w:val="LA Antrag 1 Folge Zchn"/>
    <w:basedOn w:val="LATextZchn"/>
    <w:link w:val="LAAntrag1Folge"/>
    <w:rsid w:val="009F5DE1"/>
    <w:rPr>
      <w:rFonts w:ascii="Arial" w:hAnsi="Arial" w:cs="Arial"/>
      <w:b/>
      <w:sz w:val="21"/>
    </w:rPr>
  </w:style>
  <w:style w:type="paragraph" w:customStyle="1" w:styleId="LAAntrag2Folge">
    <w:name w:val="LA Antrag 2 Folge"/>
    <w:basedOn w:val="LAText"/>
    <w:link w:val="LAAntrag2FolgeZchn"/>
    <w:qFormat/>
    <w:rsid w:val="009F5DE1"/>
    <w:pPr>
      <w:ind w:left="1701"/>
    </w:pPr>
    <w:rPr>
      <w:b/>
    </w:rPr>
  </w:style>
  <w:style w:type="character" w:customStyle="1" w:styleId="LAAntrag2FolgeZchn">
    <w:name w:val="LA Antrag 2 Folge Zchn"/>
    <w:basedOn w:val="LATextZchn"/>
    <w:link w:val="LAAntrag2Folge"/>
    <w:rsid w:val="009F5DE1"/>
    <w:rPr>
      <w:rFonts w:ascii="Arial" w:hAnsi="Arial" w:cs="Arial"/>
      <w:b/>
      <w:sz w:val="21"/>
    </w:rPr>
  </w:style>
  <w:style w:type="paragraph" w:customStyle="1" w:styleId="LAAntrag1Aufz">
    <w:name w:val="LA Antrag 1 Aufz"/>
    <w:basedOn w:val="LAText"/>
    <w:link w:val="LAAntrag1AufzZchn"/>
    <w:qFormat/>
    <w:rsid w:val="009F5DE1"/>
    <w:pPr>
      <w:numPr>
        <w:numId w:val="4"/>
      </w:numPr>
    </w:pPr>
    <w:rPr>
      <w:b/>
    </w:rPr>
  </w:style>
  <w:style w:type="character" w:customStyle="1" w:styleId="LAAntrag1AufzZchn">
    <w:name w:val="LA Antrag 1 Aufz Zchn"/>
    <w:basedOn w:val="LATextZchn"/>
    <w:link w:val="LAAntrag1Aufz"/>
    <w:rsid w:val="009F5DE1"/>
    <w:rPr>
      <w:rFonts w:ascii="Arial" w:hAnsi="Arial" w:cs="Arial"/>
      <w:b/>
      <w:sz w:val="21"/>
    </w:rPr>
  </w:style>
  <w:style w:type="paragraph" w:customStyle="1" w:styleId="LAAntrag2Aufz">
    <w:name w:val="LA Antrag 2 Aufz"/>
    <w:basedOn w:val="LAText"/>
    <w:link w:val="LAAntrag2AufzZchn"/>
    <w:qFormat/>
    <w:rsid w:val="009F5DE1"/>
    <w:pPr>
      <w:numPr>
        <w:numId w:val="5"/>
      </w:numPr>
    </w:pPr>
    <w:rPr>
      <w:b/>
    </w:rPr>
  </w:style>
  <w:style w:type="character" w:customStyle="1" w:styleId="LAAntrag2AufzZchn">
    <w:name w:val="LA Antrag 2 Aufz Zchn"/>
    <w:basedOn w:val="LATextZchn"/>
    <w:link w:val="LAAntrag2Aufz"/>
    <w:rsid w:val="009F5DE1"/>
    <w:rPr>
      <w:rFonts w:ascii="Arial" w:hAnsi="Arial" w:cs="Arial"/>
      <w:b/>
      <w:sz w:val="21"/>
    </w:rPr>
  </w:style>
  <w:style w:type="paragraph" w:customStyle="1" w:styleId="LAListe1">
    <w:name w:val="LA Liste 1"/>
    <w:basedOn w:val="LAText"/>
    <w:link w:val="LAListe1Zchn"/>
    <w:qFormat/>
    <w:rsid w:val="009F5DE1"/>
    <w:pPr>
      <w:numPr>
        <w:numId w:val="6"/>
      </w:numPr>
    </w:pPr>
  </w:style>
  <w:style w:type="character" w:customStyle="1" w:styleId="LAListe1Zchn">
    <w:name w:val="LA Liste 1 Zchn"/>
    <w:basedOn w:val="LATextZchn"/>
    <w:link w:val="LAListe1"/>
    <w:rsid w:val="009F5DE1"/>
    <w:rPr>
      <w:rFonts w:ascii="Arial" w:hAnsi="Arial" w:cs="Arial"/>
      <w:sz w:val="21"/>
    </w:rPr>
  </w:style>
  <w:style w:type="paragraph" w:customStyle="1" w:styleId="LAListe2">
    <w:name w:val="LA Liste 2"/>
    <w:basedOn w:val="LAText"/>
    <w:link w:val="LAListe2Zchn"/>
    <w:qFormat/>
    <w:rsid w:val="009F5DE1"/>
    <w:pPr>
      <w:numPr>
        <w:numId w:val="7"/>
      </w:numPr>
    </w:pPr>
  </w:style>
  <w:style w:type="character" w:customStyle="1" w:styleId="LAListe2Zchn">
    <w:name w:val="LA Liste 2 Zchn"/>
    <w:basedOn w:val="LATextZchn"/>
    <w:link w:val="LAListe2"/>
    <w:rsid w:val="009F5DE1"/>
    <w:rPr>
      <w:rFonts w:ascii="Arial" w:hAnsi="Arial" w:cs="Arial"/>
      <w:sz w:val="21"/>
    </w:rPr>
  </w:style>
  <w:style w:type="paragraph" w:customStyle="1" w:styleId="LAListe3">
    <w:name w:val="LA Liste 3"/>
    <w:basedOn w:val="LAText"/>
    <w:link w:val="LAListe3Zchn"/>
    <w:qFormat/>
    <w:rsid w:val="009F5DE1"/>
    <w:pPr>
      <w:numPr>
        <w:numId w:val="8"/>
      </w:numPr>
    </w:pPr>
  </w:style>
  <w:style w:type="character" w:customStyle="1" w:styleId="LAListe3Zchn">
    <w:name w:val="LA Liste 3 Zchn"/>
    <w:basedOn w:val="LATextZchn"/>
    <w:link w:val="LAListe3"/>
    <w:rsid w:val="009F5DE1"/>
    <w:rPr>
      <w:rFonts w:ascii="Arial" w:hAnsi="Arial" w:cs="Arial"/>
      <w:sz w:val="21"/>
    </w:rPr>
  </w:style>
  <w:style w:type="paragraph" w:customStyle="1" w:styleId="LAZitatKommentar2">
    <w:name w:val="LA ZitatKommentar 2"/>
    <w:basedOn w:val="LAZitatKommentar"/>
    <w:link w:val="LAZitatKommentar2Zchn"/>
    <w:qFormat/>
    <w:rsid w:val="008E2A4E"/>
    <w:pPr>
      <w:ind w:left="1984"/>
    </w:pPr>
  </w:style>
  <w:style w:type="character" w:customStyle="1" w:styleId="LAZitatKommentar2Zchn">
    <w:name w:val="LA ZitatKommentar 2 Zchn"/>
    <w:basedOn w:val="LATextZchn"/>
    <w:link w:val="LAZitatKommentar2"/>
    <w:rsid w:val="008E2A4E"/>
    <w:rPr>
      <w:rFonts w:ascii="Arial" w:hAnsi="Arial" w:cs="Arial"/>
      <w:i/>
      <w:sz w:val="21"/>
    </w:rPr>
  </w:style>
  <w:style w:type="paragraph" w:customStyle="1" w:styleId="LAZitatKommentar3">
    <w:name w:val="LA ZitatKommentar 3"/>
    <w:basedOn w:val="LAZitatKommentar"/>
    <w:link w:val="LAZitatKommentar3Zchn"/>
    <w:qFormat/>
    <w:rsid w:val="008E2A4E"/>
    <w:pPr>
      <w:ind w:left="2551"/>
    </w:pPr>
  </w:style>
  <w:style w:type="character" w:customStyle="1" w:styleId="LAZitatKommentar3Zchn">
    <w:name w:val="LA ZitatKommentar 3 Zchn"/>
    <w:basedOn w:val="LATextZchn"/>
    <w:link w:val="LAZitatKommentar3"/>
    <w:rsid w:val="008E2A4E"/>
    <w:rPr>
      <w:rFonts w:ascii="Arial" w:hAnsi="Arial" w:cs="Arial"/>
      <w:i/>
      <w:sz w:val="21"/>
    </w:rPr>
  </w:style>
  <w:style w:type="character" w:customStyle="1" w:styleId="berschrift2Zchn">
    <w:name w:val="Überschrift 2 Zchn"/>
    <w:basedOn w:val="Absatz-Standardschriftart"/>
    <w:link w:val="berschrift2"/>
    <w:uiPriority w:val="9"/>
    <w:rsid w:val="00FD453E"/>
    <w:rPr>
      <w:rFonts w:ascii="Arial" w:hAnsi="Arial" w:cs="Arial"/>
      <w:b/>
      <w:bCs/>
      <w:lang w:eastAsia="de-DE"/>
    </w:rPr>
  </w:style>
  <w:style w:type="character" w:customStyle="1" w:styleId="berschrift3Zchn">
    <w:name w:val="Überschrift 3 Zchn"/>
    <w:basedOn w:val="Absatz-Standardschriftart"/>
    <w:link w:val="berschrift3"/>
    <w:uiPriority w:val="9"/>
    <w:rsid w:val="00FD453E"/>
    <w:rPr>
      <w:rFonts w:ascii="Arial" w:hAnsi="Arial" w:cs="Arial"/>
      <w:b/>
      <w:bCs/>
      <w:lang w:eastAsia="de-DE"/>
    </w:rPr>
  </w:style>
  <w:style w:type="character" w:customStyle="1" w:styleId="berschrift4Zchn">
    <w:name w:val="Überschrift 4 Zchn"/>
    <w:basedOn w:val="Absatz-Standardschriftart"/>
    <w:link w:val="berschrift4"/>
    <w:uiPriority w:val="9"/>
    <w:rsid w:val="00FD453E"/>
    <w:rPr>
      <w:rFonts w:ascii="Arial" w:eastAsia="Times New Roman" w:hAnsi="Arial" w:cs="Times New Roman"/>
      <w:bCs/>
      <w:iCs/>
    </w:rPr>
  </w:style>
  <w:style w:type="character" w:customStyle="1" w:styleId="berschrift5Zchn">
    <w:name w:val="Überschrift 5 Zchn"/>
    <w:basedOn w:val="Absatz-Standardschriftart"/>
    <w:link w:val="berschrift5"/>
    <w:uiPriority w:val="9"/>
    <w:rsid w:val="00FD453E"/>
    <w:rPr>
      <w:rFonts w:ascii="Cambria" w:eastAsia="Times New Roman" w:hAnsi="Cambria" w:cs="Times New Roman"/>
      <w:color w:val="243F60"/>
    </w:rPr>
  </w:style>
  <w:style w:type="table" w:styleId="Tabellenraster">
    <w:name w:val="Table Grid"/>
    <w:basedOn w:val="NormaleTabelle"/>
    <w:uiPriority w:val="39"/>
    <w:rsid w:val="00FD45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D453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D453E"/>
    <w:rPr>
      <w:rFonts w:ascii="Tahoma" w:hAnsi="Tahoma" w:cs="Tahoma"/>
      <w:sz w:val="16"/>
      <w:szCs w:val="16"/>
    </w:rPr>
  </w:style>
  <w:style w:type="character" w:styleId="Kommentarzeichen">
    <w:name w:val="annotation reference"/>
    <w:basedOn w:val="Absatz-Standardschriftart"/>
    <w:uiPriority w:val="99"/>
    <w:unhideWhenUsed/>
    <w:rsid w:val="00FD453E"/>
    <w:rPr>
      <w:sz w:val="16"/>
      <w:szCs w:val="16"/>
    </w:rPr>
  </w:style>
  <w:style w:type="paragraph" w:styleId="Kommentartext">
    <w:name w:val="annotation text"/>
    <w:basedOn w:val="Standard"/>
    <w:link w:val="KommentartextZchn"/>
    <w:unhideWhenUsed/>
    <w:rsid w:val="00FD453E"/>
    <w:pPr>
      <w:spacing w:after="200"/>
    </w:pPr>
    <w:rPr>
      <w:rFonts w:ascii="Century Gothic" w:hAnsi="Century Gothic" w:cstheme="minorBidi"/>
      <w:sz w:val="20"/>
      <w:szCs w:val="20"/>
    </w:rPr>
  </w:style>
  <w:style w:type="character" w:customStyle="1" w:styleId="KommentartextZchn">
    <w:name w:val="Kommentartext Zchn"/>
    <w:basedOn w:val="Absatz-Standardschriftart"/>
    <w:link w:val="Kommentartext"/>
    <w:rsid w:val="00FD453E"/>
    <w:rPr>
      <w:rFonts w:ascii="Century Gothic" w:hAnsi="Century Gothic"/>
      <w:sz w:val="20"/>
      <w:szCs w:val="20"/>
    </w:rPr>
  </w:style>
  <w:style w:type="paragraph" w:styleId="Kommentarthema">
    <w:name w:val="annotation subject"/>
    <w:basedOn w:val="Kommentartext"/>
    <w:next w:val="Kommentartext"/>
    <w:link w:val="KommentarthemaZchn"/>
    <w:uiPriority w:val="99"/>
    <w:semiHidden/>
    <w:unhideWhenUsed/>
    <w:rsid w:val="00FD453E"/>
    <w:rPr>
      <w:b/>
      <w:bCs/>
    </w:rPr>
  </w:style>
  <w:style w:type="character" w:customStyle="1" w:styleId="KommentarthemaZchn">
    <w:name w:val="Kommentarthema Zchn"/>
    <w:basedOn w:val="KommentartextZchn"/>
    <w:link w:val="Kommentarthema"/>
    <w:uiPriority w:val="99"/>
    <w:semiHidden/>
    <w:rsid w:val="00FD453E"/>
    <w:rPr>
      <w:rFonts w:ascii="Century Gothic" w:hAnsi="Century Gothic"/>
      <w:b/>
      <w:bCs/>
      <w:sz w:val="20"/>
      <w:szCs w:val="20"/>
    </w:rPr>
  </w:style>
  <w:style w:type="paragraph" w:customStyle="1" w:styleId="Default">
    <w:name w:val="Default"/>
    <w:rsid w:val="00FD453E"/>
    <w:pPr>
      <w:autoSpaceDE w:val="0"/>
      <w:autoSpaceDN w:val="0"/>
      <w:adjustRightInd w:val="0"/>
      <w:spacing w:after="0" w:line="240" w:lineRule="auto"/>
    </w:pPr>
    <w:rPr>
      <w:rFonts w:ascii="Liberation Sans" w:eastAsia="Calibri" w:hAnsi="Liberation Sans" w:cs="Liberation Sans"/>
      <w:color w:val="000000"/>
      <w:sz w:val="24"/>
      <w:szCs w:val="24"/>
      <w:lang w:eastAsia="de-DE"/>
    </w:rPr>
  </w:style>
  <w:style w:type="paragraph" w:styleId="Funotentext">
    <w:name w:val="footnote text"/>
    <w:basedOn w:val="Standard"/>
    <w:link w:val="FunotentextZchn"/>
    <w:uiPriority w:val="99"/>
    <w:semiHidden/>
    <w:unhideWhenUsed/>
    <w:rsid w:val="00FD453E"/>
    <w:pPr>
      <w:ind w:left="283" w:hanging="283"/>
    </w:pPr>
    <w:rPr>
      <w:rFonts w:ascii="Century Gothic" w:hAnsi="Century Gothic" w:cstheme="minorBidi"/>
      <w:sz w:val="20"/>
      <w:szCs w:val="20"/>
    </w:rPr>
  </w:style>
  <w:style w:type="character" w:customStyle="1" w:styleId="FunotentextZchn">
    <w:name w:val="Fußnotentext Zchn"/>
    <w:basedOn w:val="Absatz-Standardschriftart"/>
    <w:link w:val="Funotentext"/>
    <w:uiPriority w:val="99"/>
    <w:semiHidden/>
    <w:rsid w:val="00FD453E"/>
    <w:rPr>
      <w:rFonts w:ascii="Century Gothic" w:hAnsi="Century Gothic"/>
      <w:sz w:val="20"/>
      <w:szCs w:val="20"/>
    </w:rPr>
  </w:style>
  <w:style w:type="character" w:styleId="Funotenzeichen">
    <w:name w:val="footnote reference"/>
    <w:basedOn w:val="Absatz-Standardschriftart"/>
    <w:uiPriority w:val="99"/>
    <w:semiHidden/>
    <w:unhideWhenUsed/>
    <w:rsid w:val="00FD453E"/>
    <w:rPr>
      <w:vertAlign w:val="superscript"/>
    </w:rPr>
  </w:style>
  <w:style w:type="paragraph" w:customStyle="1" w:styleId="Zelle">
    <w:name w:val="Zelle"/>
    <w:basedOn w:val="Standard"/>
    <w:rsid w:val="00FD453E"/>
    <w:rPr>
      <w:rFonts w:eastAsia="Times New Roman" w:cs="Times New Roman"/>
      <w:noProof/>
      <w:color w:val="000000"/>
      <w:sz w:val="18"/>
      <w:szCs w:val="20"/>
      <w:lang w:eastAsia="de-DE"/>
    </w:rPr>
  </w:style>
  <w:style w:type="paragraph" w:styleId="berarbeitung">
    <w:name w:val="Revision"/>
    <w:hidden/>
    <w:uiPriority w:val="99"/>
    <w:semiHidden/>
    <w:rsid w:val="00FD453E"/>
    <w:pPr>
      <w:spacing w:after="0" w:line="240" w:lineRule="auto"/>
    </w:pPr>
    <w:rPr>
      <w:rFonts w:ascii="Century Gothic" w:hAnsi="Century Gothic"/>
    </w:rPr>
  </w:style>
  <w:style w:type="character" w:customStyle="1" w:styleId="ListenabsatzZchn">
    <w:name w:val="Listenabsatz Zchn"/>
    <w:basedOn w:val="Absatz-Standardschriftart"/>
    <w:link w:val="Listenabsatz"/>
    <w:uiPriority w:val="34"/>
    <w:rsid w:val="00FD453E"/>
    <w:rPr>
      <w:rFonts w:ascii="Arial" w:hAnsi="Arial" w:cs="Arial"/>
      <w:sz w:val="21"/>
    </w:rPr>
  </w:style>
  <w:style w:type="character" w:styleId="Hyperlink">
    <w:name w:val="Hyperlink"/>
    <w:basedOn w:val="Absatz-Standardschriftart"/>
    <w:uiPriority w:val="99"/>
    <w:unhideWhenUsed/>
    <w:rsid w:val="00FD453E"/>
    <w:rPr>
      <w:color w:val="0563C1" w:themeColor="hyperlink"/>
      <w:u w:val="single"/>
    </w:rPr>
  </w:style>
  <w:style w:type="character" w:styleId="Platzhaltertext">
    <w:name w:val="Placeholder Text"/>
    <w:basedOn w:val="Absatz-Standardschriftart"/>
    <w:uiPriority w:val="99"/>
    <w:semiHidden/>
    <w:rsid w:val="00FD453E"/>
    <w:rPr>
      <w:color w:val="808080"/>
    </w:rPr>
  </w:style>
  <w:style w:type="character" w:customStyle="1" w:styleId="NichtaufgelsteErwhnung1">
    <w:name w:val="Nicht aufgelöste Erwähnung1"/>
    <w:basedOn w:val="Absatz-Standardschriftart"/>
    <w:uiPriority w:val="99"/>
    <w:unhideWhenUsed/>
    <w:rsid w:val="00FD453E"/>
    <w:rPr>
      <w:color w:val="605E5C"/>
      <w:shd w:val="clear" w:color="auto" w:fill="E1DFDD"/>
    </w:rPr>
  </w:style>
  <w:style w:type="character" w:customStyle="1" w:styleId="Erwhnung1">
    <w:name w:val="Erwähnung1"/>
    <w:basedOn w:val="Absatz-Standardschriftart"/>
    <w:uiPriority w:val="99"/>
    <w:unhideWhenUsed/>
    <w:rsid w:val="00FD453E"/>
    <w:rPr>
      <w:color w:val="2B579A"/>
      <w:shd w:val="clear" w:color="auto" w:fill="E1DFDD"/>
    </w:rPr>
  </w:style>
  <w:style w:type="paragraph" w:customStyle="1" w:styleId="LATextEbene3">
    <w:name w:val="LA Text/Ebene 3"/>
    <w:basedOn w:val="Standard"/>
    <w:link w:val="LATextEbene3Zchn"/>
    <w:qFormat/>
    <w:rsid w:val="00FD453E"/>
    <w:pPr>
      <w:tabs>
        <w:tab w:val="num" w:pos="709"/>
      </w:tabs>
      <w:spacing w:before="200" w:line="312" w:lineRule="auto"/>
      <w:ind w:left="709" w:hanging="709"/>
      <w:jc w:val="both"/>
    </w:pPr>
    <w:rPr>
      <w:rFonts w:eastAsia="Times New Roman" w:cs="Times New Roman"/>
      <w:szCs w:val="24"/>
      <w:lang w:eastAsia="de-DE"/>
    </w:rPr>
  </w:style>
  <w:style w:type="character" w:customStyle="1" w:styleId="LATextEbene3Zchn">
    <w:name w:val="LA Text/Ebene 3 Zchn"/>
    <w:basedOn w:val="Absatz-Standardschriftart"/>
    <w:link w:val="LATextEbene3"/>
    <w:rsid w:val="00FD453E"/>
    <w:rPr>
      <w:rFonts w:ascii="Arial" w:eastAsia="Times New Roman" w:hAnsi="Arial" w:cs="Times New Roman"/>
      <w:sz w:val="21"/>
      <w:szCs w:val="24"/>
      <w:lang w:eastAsia="de-DE"/>
    </w:rPr>
  </w:style>
  <w:style w:type="paragraph" w:customStyle="1" w:styleId="LATextEbene4">
    <w:name w:val="LA Text/Ebene 4"/>
    <w:basedOn w:val="Standard"/>
    <w:qFormat/>
    <w:rsid w:val="00FD453E"/>
    <w:pPr>
      <w:tabs>
        <w:tab w:val="num" w:pos="1417"/>
      </w:tabs>
      <w:spacing w:before="200" w:line="312" w:lineRule="auto"/>
      <w:ind w:left="1417" w:hanging="708"/>
      <w:jc w:val="both"/>
    </w:pPr>
    <w:rPr>
      <w:rFonts w:eastAsia="Times New Roman" w:cs="Times New Roman"/>
      <w:szCs w:val="24"/>
      <w:lang w:eastAsia="de-DE"/>
    </w:rPr>
  </w:style>
  <w:style w:type="paragraph" w:customStyle="1" w:styleId="LATextEbene5">
    <w:name w:val="LA Text/Ebene 5"/>
    <w:basedOn w:val="Standard"/>
    <w:qFormat/>
    <w:rsid w:val="00FD453E"/>
    <w:pPr>
      <w:tabs>
        <w:tab w:val="num" w:pos="1417"/>
      </w:tabs>
      <w:spacing w:before="200" w:line="312" w:lineRule="auto"/>
      <w:ind w:left="1417" w:hanging="708"/>
      <w:jc w:val="both"/>
    </w:pPr>
    <w:rPr>
      <w:rFonts w:eastAsia="Times New Roman" w:cs="Times New Roman"/>
      <w:szCs w:val="24"/>
      <w:lang w:eastAsia="de-DE"/>
    </w:rPr>
  </w:style>
  <w:style w:type="paragraph" w:customStyle="1" w:styleId="LATextEbene6">
    <w:name w:val="LA Text/Ebene 6"/>
    <w:basedOn w:val="Standard"/>
    <w:qFormat/>
    <w:rsid w:val="00FD453E"/>
    <w:pPr>
      <w:tabs>
        <w:tab w:val="num" w:pos="360"/>
      </w:tabs>
      <w:spacing w:before="200" w:line="312" w:lineRule="auto"/>
      <w:ind w:left="2126"/>
      <w:jc w:val="both"/>
    </w:pPr>
    <w:rPr>
      <w:rFonts w:eastAsia="Times New Roman" w:cs="Times New Roman"/>
      <w:szCs w:val="24"/>
      <w:lang w:eastAsia="de-DE"/>
    </w:rPr>
  </w:style>
  <w:style w:type="paragraph" w:customStyle="1" w:styleId="LATextEbene7">
    <w:name w:val="LA Text/Ebene 7"/>
    <w:basedOn w:val="Standard"/>
    <w:qFormat/>
    <w:rsid w:val="00FD453E"/>
    <w:pPr>
      <w:tabs>
        <w:tab w:val="num" w:pos="2551"/>
      </w:tabs>
      <w:spacing w:before="200" w:line="312" w:lineRule="auto"/>
      <w:ind w:left="2551" w:hanging="425"/>
      <w:jc w:val="both"/>
    </w:pPr>
    <w:rPr>
      <w:rFonts w:eastAsia="Times New Roman" w:cs="Times New Roman"/>
      <w:szCs w:val="24"/>
      <w:lang w:eastAsia="de-DE"/>
    </w:rPr>
  </w:style>
  <w:style w:type="paragraph" w:customStyle="1" w:styleId="LAEbene1OhneNum">
    <w:name w:val="LA Ebene 1 Ohne Num"/>
    <w:basedOn w:val="Standard"/>
    <w:next w:val="Standard"/>
    <w:qFormat/>
    <w:rsid w:val="00FD453E"/>
    <w:pPr>
      <w:keepNext/>
      <w:keepLines/>
      <w:tabs>
        <w:tab w:val="num" w:pos="360"/>
      </w:tabs>
      <w:spacing w:before="240" w:line="312" w:lineRule="auto"/>
      <w:jc w:val="both"/>
      <w:outlineLvl w:val="0"/>
    </w:pPr>
    <w:rPr>
      <w:rFonts w:eastAsia="Times New Roman" w:cs="Times New Roman"/>
      <w:b/>
      <w:bCs/>
      <w:szCs w:val="24"/>
      <w:lang w:eastAsia="de-DE"/>
    </w:rPr>
  </w:style>
  <w:style w:type="character" w:styleId="BesuchterLink">
    <w:name w:val="FollowedHyperlink"/>
    <w:basedOn w:val="Absatz-Standardschriftart"/>
    <w:uiPriority w:val="99"/>
    <w:semiHidden/>
    <w:unhideWhenUsed/>
    <w:rsid w:val="00FD453E"/>
    <w:rPr>
      <w:color w:val="954F72" w:themeColor="followedHyperlink"/>
      <w:u w:val="single"/>
    </w:rPr>
  </w:style>
  <w:style w:type="paragraph" w:styleId="KeinLeerraum">
    <w:name w:val="No Spacing"/>
    <w:basedOn w:val="Standard"/>
    <w:uiPriority w:val="1"/>
    <w:qFormat/>
    <w:rsid w:val="004D1DD9"/>
    <w:pPr>
      <w:spacing w:line="312" w:lineRule="auto"/>
      <w:jc w:val="both"/>
    </w:pPr>
    <w:rPr>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07106">
      <w:bodyDiv w:val="1"/>
      <w:marLeft w:val="0"/>
      <w:marRight w:val="0"/>
      <w:marTop w:val="0"/>
      <w:marBottom w:val="0"/>
      <w:divBdr>
        <w:top w:val="none" w:sz="0" w:space="0" w:color="auto"/>
        <w:left w:val="none" w:sz="0" w:space="0" w:color="auto"/>
        <w:bottom w:val="none" w:sz="0" w:space="0" w:color="auto"/>
        <w:right w:val="none" w:sz="0" w:space="0" w:color="auto"/>
      </w:divBdr>
    </w:div>
    <w:div w:id="471411265">
      <w:bodyDiv w:val="1"/>
      <w:marLeft w:val="0"/>
      <w:marRight w:val="0"/>
      <w:marTop w:val="0"/>
      <w:marBottom w:val="0"/>
      <w:divBdr>
        <w:top w:val="none" w:sz="0" w:space="0" w:color="auto"/>
        <w:left w:val="none" w:sz="0" w:space="0" w:color="auto"/>
        <w:bottom w:val="none" w:sz="0" w:space="0" w:color="auto"/>
        <w:right w:val="none" w:sz="0" w:space="0" w:color="auto"/>
      </w:divBdr>
    </w:div>
    <w:div w:id="774179825">
      <w:bodyDiv w:val="1"/>
      <w:marLeft w:val="0"/>
      <w:marRight w:val="0"/>
      <w:marTop w:val="0"/>
      <w:marBottom w:val="0"/>
      <w:divBdr>
        <w:top w:val="none" w:sz="0" w:space="0" w:color="auto"/>
        <w:left w:val="none" w:sz="0" w:space="0" w:color="auto"/>
        <w:bottom w:val="none" w:sz="0" w:space="0" w:color="auto"/>
        <w:right w:val="none" w:sz="0" w:space="0" w:color="auto"/>
      </w:divBdr>
    </w:div>
    <w:div w:id="886375952">
      <w:bodyDiv w:val="1"/>
      <w:marLeft w:val="0"/>
      <w:marRight w:val="0"/>
      <w:marTop w:val="0"/>
      <w:marBottom w:val="0"/>
      <w:divBdr>
        <w:top w:val="none" w:sz="0" w:space="0" w:color="auto"/>
        <w:left w:val="none" w:sz="0" w:space="0" w:color="auto"/>
        <w:bottom w:val="none" w:sz="0" w:space="0" w:color="auto"/>
        <w:right w:val="none" w:sz="0" w:space="0" w:color="auto"/>
      </w:divBdr>
    </w:div>
    <w:div w:id="1642614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LutzAbel\Word\SharedTemplates\le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BF08B-9292-4DD8-AAB1-AC5838E10D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leer1</Template>
  <TotalTime>0</TotalTime>
  <Pages>27</Pages>
  <Words>5665</Words>
  <Characters>35693</Characters>
  <Application>Microsoft Office Word</Application>
  <DocSecurity>0</DocSecurity>
  <Lines>297</Lines>
  <Paragraphs>82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41276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 KEKR</dc:creator>
  <cp:keywords/>
  <dc:description/>
  <cp:lastModifiedBy>LUTZ ABEL_SAWI</cp:lastModifiedBy>
  <cp:revision>22</cp:revision>
  <dcterms:created xsi:type="dcterms:W3CDTF">2026-07-15T13:16:00Z</dcterms:created>
  <dcterms:modified xsi:type="dcterms:W3CDTF">2026-07-15T17:36:00Z</dcterms:modified>
</cp:coreProperties>
</file>